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B2701" w14:textId="3895E345"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</w:t>
      </w:r>
      <w:r w:rsidR="001279E9">
        <w:rPr>
          <w:rFonts w:cs="Arial"/>
          <w:b/>
          <w:color w:val="000000"/>
          <w:sz w:val="24"/>
          <w:lang w:eastAsia="zh-CN"/>
        </w:rPr>
        <w:t>2</w:t>
      </w:r>
      <w:r w:rsidR="00C90547">
        <w:rPr>
          <w:rFonts w:cs="Arial"/>
          <w:b/>
          <w:color w:val="000000"/>
          <w:sz w:val="24"/>
          <w:lang w:eastAsia="zh-CN"/>
        </w:rPr>
        <w:t>8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 w:rsidRPr="00EA62F3">
        <w:rPr>
          <w:rFonts w:cs="Arial"/>
          <w:b/>
          <w:color w:val="000000"/>
          <w:sz w:val="24"/>
          <w:lang w:eastAsia="zh-CN"/>
        </w:rPr>
        <w:t>S</w:t>
      </w:r>
      <w:r w:rsidRPr="00EA62F3">
        <w:rPr>
          <w:rFonts w:cs="Arial"/>
          <w:b/>
          <w:color w:val="000000"/>
          <w:sz w:val="24"/>
          <w:lang w:eastAsia="zh-CN"/>
        </w:rPr>
        <w:t>5-1</w:t>
      </w:r>
      <w:r w:rsidR="00047349">
        <w:rPr>
          <w:rFonts w:cs="Arial"/>
          <w:b/>
          <w:color w:val="000000"/>
          <w:sz w:val="24"/>
          <w:lang w:eastAsia="zh-CN"/>
        </w:rPr>
        <w:t>9</w:t>
      </w:r>
      <w:r w:rsidR="00C90547">
        <w:rPr>
          <w:rFonts w:cs="Arial"/>
          <w:b/>
          <w:color w:val="000000"/>
          <w:sz w:val="24"/>
          <w:lang w:eastAsia="zh-CN"/>
        </w:rPr>
        <w:t>7</w:t>
      </w:r>
      <w:r w:rsidR="005A368E">
        <w:rPr>
          <w:rFonts w:cs="Arial"/>
          <w:b/>
          <w:color w:val="000000"/>
          <w:sz w:val="24"/>
          <w:lang w:eastAsia="zh-CN"/>
        </w:rPr>
        <w:t>00</w:t>
      </w:r>
      <w:r w:rsidR="00187ABA">
        <w:rPr>
          <w:rFonts w:cs="Arial"/>
          <w:b/>
          <w:color w:val="000000"/>
          <w:sz w:val="24"/>
          <w:lang w:eastAsia="zh-CN"/>
        </w:rPr>
        <w:t>9</w:t>
      </w:r>
      <w:bookmarkStart w:id="0" w:name="_GoBack"/>
      <w:bookmarkEnd w:id="0"/>
    </w:p>
    <w:p w14:paraId="4B2948ED" w14:textId="067022BC" w:rsidR="00BE1239" w:rsidRDefault="008C26E0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b/>
          <w:noProof/>
          <w:sz w:val="24"/>
        </w:rPr>
        <w:t>18-22 November</w:t>
      </w:r>
      <w:r w:rsidR="00187ABA">
        <w:rPr>
          <w:b/>
          <w:noProof/>
          <w:sz w:val="24"/>
        </w:rPr>
        <w:t xml:space="preserve"> 2019, </w:t>
      </w:r>
      <w:r>
        <w:rPr>
          <w:b/>
          <w:noProof/>
          <w:sz w:val="24"/>
        </w:rPr>
        <w:t>Zhuhai, China</w:t>
      </w:r>
      <w:r w:rsidR="001C0223">
        <w:rPr>
          <w:b/>
          <w:noProof/>
          <w:sz w:val="24"/>
        </w:rPr>
        <w:tab/>
      </w:r>
      <w:r w:rsidR="001C0223">
        <w:rPr>
          <w:noProof/>
        </w:rPr>
        <w:t>Revision of S5-19xxxx</w:t>
      </w:r>
    </w:p>
    <w:p w14:paraId="3F31C776" w14:textId="218DE2DE" w:rsidR="000044FB" w:rsidRPr="004F3167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  <w:lang w:val="en-US"/>
        </w:rPr>
      </w:pPr>
      <w:r w:rsidRPr="009C35B0">
        <w:rPr>
          <w:rFonts w:ascii="Arial" w:hAnsi="Arial" w:cs="Arial"/>
          <w:sz w:val="24"/>
          <w:szCs w:val="24"/>
        </w:rPr>
        <w:t>Source:</w:t>
      </w:r>
      <w:r w:rsidRPr="009C35B0">
        <w:rPr>
          <w:rFonts w:ascii="Arial" w:hAnsi="Arial" w:cs="Arial"/>
          <w:sz w:val="24"/>
          <w:szCs w:val="24"/>
        </w:rPr>
        <w:tab/>
      </w:r>
      <w:r w:rsidRPr="009C35B0">
        <w:rPr>
          <w:rFonts w:ascii="Arial" w:hAnsi="Arial" w:cs="Arial"/>
          <w:sz w:val="24"/>
          <w:szCs w:val="24"/>
        </w:rPr>
        <w:tab/>
        <w:t xml:space="preserve">SA5 Chairman </w:t>
      </w:r>
      <w:r w:rsidRPr="009C35B0"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Title: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Post SA5#1</w:t>
      </w:r>
      <w:r w:rsidR="001279E9">
        <w:rPr>
          <w:rFonts w:ascii="Arial" w:hAnsi="Arial" w:cs="Arial"/>
          <w:sz w:val="24"/>
          <w:szCs w:val="24"/>
        </w:rPr>
        <w:t>2</w:t>
      </w:r>
      <w:r w:rsidR="00C90547">
        <w:rPr>
          <w:rFonts w:ascii="Arial" w:hAnsi="Arial" w:cs="Arial"/>
          <w:sz w:val="24"/>
          <w:szCs w:val="24"/>
        </w:rPr>
        <w:t>8</w:t>
      </w:r>
      <w:r w:rsidR="00957D23">
        <w:rPr>
          <w:rFonts w:ascii="Arial" w:hAnsi="Arial" w:cs="Arial"/>
          <w:sz w:val="24"/>
          <w:szCs w:val="24"/>
        </w:rPr>
        <w:t xml:space="preserve"> Email </w:t>
      </w:r>
      <w:r w:rsidRPr="000E46D3">
        <w:rPr>
          <w:rFonts w:ascii="Arial" w:hAnsi="Arial" w:cs="Arial"/>
          <w:sz w:val="24"/>
          <w:szCs w:val="24"/>
        </w:rPr>
        <w:t>approval status</w:t>
      </w:r>
      <w:r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Document for: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Information</w:t>
      </w:r>
      <w:r w:rsidRPr="00B2756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</w:r>
      <w:r w:rsidRPr="000044FB">
        <w:rPr>
          <w:rFonts w:ascii="Arial" w:hAnsi="Arial" w:cs="Arial"/>
          <w:sz w:val="24"/>
          <w:szCs w:val="24"/>
        </w:rPr>
        <w:t>Agenda Item:</w:t>
      </w:r>
      <w:r w:rsidRPr="000044FB">
        <w:rPr>
          <w:rFonts w:ascii="Arial" w:hAnsi="Arial" w:cs="Arial"/>
          <w:sz w:val="24"/>
          <w:szCs w:val="24"/>
        </w:rPr>
        <w:tab/>
      </w:r>
      <w:r w:rsidRPr="000044FB">
        <w:rPr>
          <w:rFonts w:ascii="Arial" w:hAnsi="Arial" w:cs="Arial"/>
          <w:sz w:val="24"/>
          <w:szCs w:val="24"/>
        </w:rPr>
        <w:tab/>
      </w:r>
      <w:r w:rsidR="004F3167">
        <w:rPr>
          <w:rFonts w:ascii="Arial" w:hAnsi="Arial" w:cs="Arial"/>
          <w:sz w:val="24"/>
          <w:szCs w:val="24"/>
        </w:rPr>
        <w:t>5.1</w:t>
      </w:r>
      <w:r w:rsidRPr="009F05AD">
        <w:rPr>
          <w:rFonts w:ascii="Arial" w:hAnsi="Arial" w:cs="Arial"/>
          <w:sz w:val="24"/>
          <w:szCs w:val="24"/>
        </w:rPr>
        <w:t xml:space="preserve"> </w:t>
      </w:r>
    </w:p>
    <w:tbl>
      <w:tblPr>
        <w:tblW w:w="113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6"/>
        <w:gridCol w:w="843"/>
        <w:gridCol w:w="2506"/>
        <w:gridCol w:w="1597"/>
        <w:gridCol w:w="783"/>
        <w:gridCol w:w="1013"/>
        <w:gridCol w:w="1028"/>
        <w:gridCol w:w="1120"/>
        <w:gridCol w:w="815"/>
        <w:gridCol w:w="929"/>
      </w:tblGrid>
      <w:tr w:rsidR="008C26E0" w:rsidRPr="00EF2549" w14:paraId="2007629A" w14:textId="77777777" w:rsidTr="00271EA1">
        <w:trPr>
          <w:tblHeader/>
          <w:tblCellSpacing w:w="0" w:type="dxa"/>
          <w:jc w:val="center"/>
        </w:trPr>
        <w:tc>
          <w:tcPr>
            <w:tcW w:w="71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C26E0" w:rsidRPr="00EF2549" w:rsidRDefault="008C26E0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Agenda</w:t>
            </w:r>
          </w:p>
        </w:tc>
        <w:tc>
          <w:tcPr>
            <w:tcW w:w="84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C26E0" w:rsidRPr="00EF2549" w:rsidRDefault="008C26E0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Tdoc</w:t>
            </w:r>
          </w:p>
        </w:tc>
        <w:tc>
          <w:tcPr>
            <w:tcW w:w="25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C26E0" w:rsidRPr="00EF2549" w:rsidRDefault="008C26E0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Title</w:t>
            </w:r>
          </w:p>
        </w:tc>
        <w:tc>
          <w:tcPr>
            <w:tcW w:w="159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C26E0" w:rsidRPr="00EF2549" w:rsidRDefault="008C26E0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Source</w:t>
            </w:r>
          </w:p>
        </w:tc>
        <w:tc>
          <w:tcPr>
            <w:tcW w:w="78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5FBB7C69" w14:textId="6619B4F8" w:rsidR="008C26E0" w:rsidRDefault="008C26E0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E4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Exploder</w:t>
            </w:r>
          </w:p>
        </w:tc>
        <w:tc>
          <w:tcPr>
            <w:tcW w:w="101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C26E0" w:rsidRPr="00EF2549" w:rsidRDefault="008C26E0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Type</w:t>
            </w:r>
          </w:p>
        </w:tc>
        <w:tc>
          <w:tcPr>
            <w:tcW w:w="10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C26E0" w:rsidRPr="00EF2549" w:rsidRDefault="008C26E0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Started</w:t>
            </w:r>
          </w:p>
        </w:tc>
        <w:tc>
          <w:tcPr>
            <w:tcW w:w="11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77777777" w:rsidR="008C26E0" w:rsidRPr="00EF2549" w:rsidRDefault="008C26E0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Deadline</w:t>
            </w:r>
          </w:p>
        </w:tc>
        <w:tc>
          <w:tcPr>
            <w:tcW w:w="8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C26E0" w:rsidRPr="00EF2549" w:rsidRDefault="008C26E0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Closed</w:t>
            </w:r>
          </w:p>
        </w:tc>
        <w:tc>
          <w:tcPr>
            <w:tcW w:w="92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77777777" w:rsidR="008C26E0" w:rsidRPr="00EF2549" w:rsidRDefault="008C26E0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F25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Status</w:t>
            </w:r>
          </w:p>
        </w:tc>
      </w:tr>
      <w:tr w:rsidR="007000E7" w:rsidRPr="00777254" w14:paraId="08052EA3" w14:textId="77777777" w:rsidTr="00E93842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6DF5DB3" w14:textId="77777777" w:rsidR="007000E7" w:rsidRDefault="007000E7" w:rsidP="007000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6.4.7</w:t>
            </w:r>
          </w:p>
        </w:tc>
        <w:tc>
          <w:tcPr>
            <w:tcW w:w="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21A64EE" w14:textId="77777777" w:rsidR="007000E7" w:rsidRDefault="007000E7" w:rsidP="007000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1A2E">
              <w:rPr>
                <w:rFonts w:ascii="Calibri" w:hAnsi="Calibri" w:cs="Calibri"/>
                <w:color w:val="000000"/>
                <w:sz w:val="22"/>
                <w:szCs w:val="22"/>
              </w:rPr>
              <w:t>S5-197647</w:t>
            </w:r>
          </w:p>
        </w:tc>
        <w:tc>
          <w:tcPr>
            <w:tcW w:w="25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99EF48D" w14:textId="77777777" w:rsidR="007000E7" w:rsidRDefault="007000E7" w:rsidP="007000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1A2E">
              <w:rPr>
                <w:rFonts w:ascii="Calibri" w:hAnsi="Calibri" w:cs="Calibri"/>
                <w:color w:val="000000"/>
                <w:sz w:val="22"/>
                <w:szCs w:val="22"/>
              </w:rPr>
              <w:t>Rel-16 CR 28.623 Add heartbeat control NRM fragment – Stage 3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21882E3" w14:textId="77777777" w:rsidR="007000E7" w:rsidRDefault="007000E7" w:rsidP="007000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56ACF">
              <w:rPr>
                <w:rFonts w:ascii="Calibri" w:hAnsi="Calibri" w:cs="Calibri"/>
                <w:color w:val="000000"/>
                <w:sz w:val="22"/>
                <w:szCs w:val="22"/>
              </w:rPr>
              <w:t>Ericsson, Nokia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1622B1D" w14:textId="77777777" w:rsidR="007000E7" w:rsidRDefault="007000E7" w:rsidP="007000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SA5</w:t>
            </w: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E1CB98B" w14:textId="77777777" w:rsidR="007000E7" w:rsidRDefault="007000E7" w:rsidP="007000E7">
            <w:pPr>
              <w:adjustRightInd w:val="0"/>
              <w:spacing w:after="0"/>
              <w:ind w:left="58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F070AAC" w14:textId="17D49916" w:rsidR="007000E7" w:rsidRDefault="007000E7" w:rsidP="007000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28 Nov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C314805" w14:textId="5CDE5F1A" w:rsidR="007000E7" w:rsidRDefault="00217ECD" w:rsidP="007000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3</w:t>
            </w:r>
            <w:r w:rsidR="007000E7">
              <w:rPr>
                <w:rFonts w:ascii="Arial" w:eastAsiaTheme="minorHAnsi" w:hAnsi="Arial" w:cs="Arial"/>
                <w:sz w:val="18"/>
                <w:szCs w:val="18"/>
              </w:rPr>
              <w:t xml:space="preserve"> Dec 2019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9A4B1FF" w14:textId="19C9BE40" w:rsidR="007000E7" w:rsidRPr="0020465E" w:rsidRDefault="00633891" w:rsidP="007000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4 Dec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E4D56BB" w14:textId="572BA8B8" w:rsidR="007000E7" w:rsidRPr="0020465E" w:rsidRDefault="00633891" w:rsidP="007000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EF36E3" w:rsidRPr="00777254" w14:paraId="6DFA2B5A" w14:textId="77777777" w:rsidTr="00E93842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9DAC981" w14:textId="77777777" w:rsidR="00EF36E3" w:rsidRPr="00A57501" w:rsidRDefault="00EF36E3" w:rsidP="00EF36E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6.4.7</w:t>
            </w:r>
          </w:p>
        </w:tc>
        <w:tc>
          <w:tcPr>
            <w:tcW w:w="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9712CBB" w14:textId="77777777" w:rsidR="00EF36E3" w:rsidRPr="00A57501" w:rsidRDefault="00EF36E3" w:rsidP="00EF36E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S5-197648</w:t>
            </w:r>
          </w:p>
        </w:tc>
        <w:tc>
          <w:tcPr>
            <w:tcW w:w="25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5CDFE17" w14:textId="77777777" w:rsidR="00EF36E3" w:rsidRPr="00A57501" w:rsidRDefault="00EF36E3" w:rsidP="00EF36E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Rel-16 CR 28.623 Add subscription control NRM fragment – Stage 3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A99915F" w14:textId="77777777" w:rsidR="00EF36E3" w:rsidRPr="00A57501" w:rsidRDefault="00EF36E3" w:rsidP="00EF36E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Ericsson, Nokia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06ABB42" w14:textId="77777777" w:rsidR="00EF36E3" w:rsidRPr="00A57501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A57501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SA5</w:t>
            </w: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99EB357" w14:textId="77777777" w:rsidR="00EF36E3" w:rsidRPr="00A57501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852B459" w14:textId="3D28D0FE" w:rsidR="00EF36E3" w:rsidRPr="00A57501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28 Nov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DD8677" w14:textId="66BB1FBD" w:rsidR="00EF36E3" w:rsidRPr="00A57501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3</w:t>
            </w:r>
            <w:r w:rsidRPr="00A57501">
              <w:rPr>
                <w:rFonts w:ascii="Arial" w:eastAsiaTheme="minorHAnsi" w:hAnsi="Arial" w:cs="Arial"/>
                <w:sz w:val="18"/>
                <w:szCs w:val="18"/>
              </w:rPr>
              <w:t xml:space="preserve"> Dec 2019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7C2552" w14:textId="2F2A50A7" w:rsidR="00EF36E3" w:rsidRPr="0020465E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4 Dec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B0AD6E" w14:textId="0564D456" w:rsidR="00EF36E3" w:rsidRPr="0020465E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EF36E3" w:rsidRPr="008535A5" w14:paraId="4C9400D4" w14:textId="77777777" w:rsidTr="00271EA1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C1A0083" w14:textId="589F921B" w:rsidR="00EF36E3" w:rsidRPr="00A57501" w:rsidRDefault="00EF36E3" w:rsidP="00EF36E3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6.4.7</w:t>
            </w:r>
          </w:p>
        </w:tc>
        <w:tc>
          <w:tcPr>
            <w:tcW w:w="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C92A325" w14:textId="1268E13E" w:rsidR="00EF36E3" w:rsidRPr="00A57501" w:rsidRDefault="00EF36E3" w:rsidP="00EF36E3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S5-197168</w:t>
            </w:r>
          </w:p>
        </w:tc>
        <w:tc>
          <w:tcPr>
            <w:tcW w:w="25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089782A" w14:textId="76760934" w:rsidR="00EF36E3" w:rsidRPr="00A57501" w:rsidRDefault="00EF36E3" w:rsidP="00EF36E3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Update SEPP Stage 2 definition in 5GC NRM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4D3C629" w14:textId="6685354A" w:rsidR="00EF36E3" w:rsidRPr="00A57501" w:rsidRDefault="00EF36E3" w:rsidP="00EF36E3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Nokia Korea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CA7B476" w14:textId="54AA9668" w:rsidR="00EF36E3" w:rsidRPr="00A57501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A57501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SA5</w:t>
            </w: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3F76D0D" w14:textId="22437D39" w:rsidR="00EF36E3" w:rsidRPr="00A57501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660A1B" w14:textId="7704E9ED" w:rsidR="00EF36E3" w:rsidRPr="00A57501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28 Nov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9E8747" w14:textId="71029E39" w:rsidR="00EF36E3" w:rsidRPr="00A57501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A57501">
              <w:rPr>
                <w:rFonts w:ascii="Arial" w:eastAsiaTheme="minorHAnsi" w:hAnsi="Arial" w:cs="Arial"/>
                <w:sz w:val="18"/>
                <w:szCs w:val="18"/>
              </w:rPr>
              <w:t>29 Nov 2019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B85D9F" w14:textId="6A712512" w:rsidR="00EF36E3" w:rsidRPr="00224560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224560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 Dec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EC8AC2" w14:textId="232D317D" w:rsidR="00EF36E3" w:rsidRPr="00224560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224560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EF36E3" w:rsidRPr="00777254" w14:paraId="2798A4A8" w14:textId="77777777" w:rsidTr="00271EA1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4F0A260" w14:textId="7CB4FD0E" w:rsidR="00EF36E3" w:rsidRPr="00A57501" w:rsidRDefault="00EF36E3" w:rsidP="00EF36E3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6.3</w:t>
            </w:r>
          </w:p>
        </w:tc>
        <w:tc>
          <w:tcPr>
            <w:tcW w:w="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E922326" w14:textId="67373E11" w:rsidR="00EF36E3" w:rsidRPr="00A57501" w:rsidRDefault="00EF36E3" w:rsidP="00EF36E3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S5-197321</w:t>
            </w:r>
          </w:p>
        </w:tc>
        <w:tc>
          <w:tcPr>
            <w:tcW w:w="25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75B66AF" w14:textId="5383C6D9" w:rsidR="00EF36E3" w:rsidRPr="00A57501" w:rsidRDefault="00EF36E3" w:rsidP="00EF36E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Update Stage 3 SEPP definition in 5GC NRM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87F2769" w14:textId="4FACAC74" w:rsidR="00EF36E3" w:rsidRPr="00A57501" w:rsidRDefault="00EF36E3" w:rsidP="00EF36E3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Nokia, Nokia Shanghai Bell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A7F3D8D" w14:textId="3AB20AE5" w:rsidR="00EF36E3" w:rsidRPr="00A57501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A57501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OAM</w:t>
            </w: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14C94A0" w14:textId="1227B353" w:rsidR="00EF36E3" w:rsidRPr="00A57501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117A6D5" w14:textId="04AA205E" w:rsidR="00EF36E3" w:rsidRPr="00A57501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28 Nov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368225A" w14:textId="0D021E99" w:rsidR="00EF36E3" w:rsidRPr="00A57501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A57501">
              <w:rPr>
                <w:rFonts w:ascii="Arial" w:eastAsiaTheme="minorHAnsi" w:hAnsi="Arial" w:cs="Arial"/>
                <w:sz w:val="18"/>
                <w:szCs w:val="18"/>
              </w:rPr>
              <w:t>29 Nov 2019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CFAC2E5" w14:textId="3813FD2E" w:rsidR="00EF36E3" w:rsidRPr="0020465E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224560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 Dec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1389C2" w14:textId="71E4AEE4" w:rsidR="00EF36E3" w:rsidRPr="0020465E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224560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EF36E3" w:rsidRPr="00777254" w14:paraId="16A8BEFA" w14:textId="77777777" w:rsidTr="00271EA1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5F177F5" w14:textId="465D0DD4" w:rsidR="00EF36E3" w:rsidRPr="00A57501" w:rsidRDefault="00EF36E3" w:rsidP="00EF36E3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7.4.3</w:t>
            </w:r>
          </w:p>
        </w:tc>
        <w:tc>
          <w:tcPr>
            <w:tcW w:w="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B93AAF3" w14:textId="4F8D54AC" w:rsidR="00EF36E3" w:rsidRPr="00A57501" w:rsidRDefault="00EF36E3" w:rsidP="00EF36E3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S5-197498</w:t>
            </w:r>
          </w:p>
        </w:tc>
        <w:tc>
          <w:tcPr>
            <w:tcW w:w="25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B1207EB" w14:textId="002165D2" w:rsidR="00EF36E3" w:rsidRPr="00A57501" w:rsidRDefault="00EF36E3" w:rsidP="00EF36E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Draft TS 32.256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DC67B77" w14:textId="7BC2621A" w:rsidR="00EF36E3" w:rsidRPr="00A57501" w:rsidRDefault="00EF36E3" w:rsidP="00EF36E3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Nokia, Nokia Shanghai Bell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F3EAA3C" w14:textId="1C54D889" w:rsidR="00EF36E3" w:rsidRPr="00A57501" w:rsidRDefault="00EF36E3" w:rsidP="00EF36E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A57501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CH</w:t>
            </w: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20F67DA" w14:textId="181732CC" w:rsidR="00EF36E3" w:rsidRPr="00A57501" w:rsidRDefault="00EF36E3" w:rsidP="00EF36E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other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27B6DCD" w14:textId="1844210D" w:rsidR="00EF36E3" w:rsidRPr="00A57501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A57501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24 Nov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304F22" w14:textId="6F9E9FB3" w:rsidR="00EF36E3" w:rsidRPr="00A57501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A57501">
              <w:rPr>
                <w:rFonts w:ascii="Arial" w:eastAsiaTheme="minorHAnsi" w:hAnsi="Arial" w:cs="Arial"/>
                <w:sz w:val="18"/>
                <w:szCs w:val="18"/>
              </w:rPr>
              <w:t>29 Nov 2019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586FFE" w14:textId="7EDD8A13" w:rsidR="00EF36E3" w:rsidRPr="0020465E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30 Nov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CD364A" w14:textId="1406FFAE" w:rsidR="00EF36E3" w:rsidRPr="0020465E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EF36E3" w:rsidRPr="00777254" w14:paraId="7E2824F7" w14:textId="77777777" w:rsidTr="00271EA1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2B34DAB" w14:textId="7AE84EB6" w:rsidR="00EF36E3" w:rsidRPr="00A57501" w:rsidRDefault="00EF36E3" w:rsidP="00EF36E3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7.4.5</w:t>
            </w:r>
          </w:p>
        </w:tc>
        <w:tc>
          <w:tcPr>
            <w:tcW w:w="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3B77297" w14:textId="3E7392B9" w:rsidR="00EF36E3" w:rsidRPr="00A57501" w:rsidRDefault="00EF36E3" w:rsidP="00EF36E3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S5-197506</w:t>
            </w:r>
          </w:p>
        </w:tc>
        <w:tc>
          <w:tcPr>
            <w:tcW w:w="25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FB3B9AF" w14:textId="49845741" w:rsidR="00EF36E3" w:rsidRPr="00A57501" w:rsidRDefault="00EF36E3" w:rsidP="00EF36E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Rel-16 CR 32.255 Charging procedure with I-SMF insertion/change/removal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CE75C92" w14:textId="2233E593" w:rsidR="00EF36E3" w:rsidRPr="00A57501" w:rsidRDefault="00EF36E3" w:rsidP="00EF36E3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FA28E0" w14:textId="3BE9D706" w:rsidR="00EF36E3" w:rsidRPr="00A57501" w:rsidRDefault="00EF36E3" w:rsidP="00EF36E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A57501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SA5</w:t>
            </w: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9804739" w14:textId="4D048610" w:rsidR="00EF36E3" w:rsidRPr="00A57501" w:rsidRDefault="00EF36E3" w:rsidP="00EF36E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2D71964" w14:textId="1C98CBD1" w:rsidR="00EF36E3" w:rsidRPr="00A57501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A57501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22 Nov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F5EEB0" w14:textId="2F64764C" w:rsidR="00EF36E3" w:rsidRPr="00A57501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A57501">
              <w:rPr>
                <w:rFonts w:ascii="Arial" w:eastAsiaTheme="minorHAnsi" w:hAnsi="Arial" w:cs="Arial"/>
                <w:sz w:val="18"/>
                <w:szCs w:val="18"/>
              </w:rPr>
              <w:t>29 Nov 2019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D2BC38" w14:textId="7F62AD9A" w:rsidR="00EF36E3" w:rsidRPr="0020465E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224560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 Dec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8B6180" w14:textId="07AADE2A" w:rsidR="00EF36E3" w:rsidRPr="0020465E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224560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EF36E3" w:rsidRPr="00777254" w14:paraId="4B2F7E52" w14:textId="77777777" w:rsidTr="00271EA1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51F2425" w14:textId="3D208E02" w:rsidR="00EF36E3" w:rsidRPr="00A57501" w:rsidRDefault="00EF36E3" w:rsidP="00EF36E3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7.4.6</w:t>
            </w:r>
          </w:p>
        </w:tc>
        <w:tc>
          <w:tcPr>
            <w:tcW w:w="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6BA93F4" w14:textId="26BBCB71" w:rsidR="00EF36E3" w:rsidRPr="00A57501" w:rsidRDefault="00EF36E3" w:rsidP="00EF36E3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S5-197524</w:t>
            </w:r>
          </w:p>
        </w:tc>
        <w:tc>
          <w:tcPr>
            <w:tcW w:w="25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ECAE2C9" w14:textId="082B3D15" w:rsidR="00EF36E3" w:rsidRPr="00A57501" w:rsidRDefault="00EF36E3" w:rsidP="00EF36E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Draft TS 28.201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86B2FA1" w14:textId="774A1B58" w:rsidR="00EF36E3" w:rsidRPr="00A57501" w:rsidRDefault="00EF36E3" w:rsidP="00EF36E3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charging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F818307" w14:textId="40B2B0FE" w:rsidR="00EF36E3" w:rsidRPr="00A57501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A57501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CH</w:t>
            </w: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BDC20FC" w14:textId="4197F85E" w:rsidR="00EF36E3" w:rsidRPr="00A57501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other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30F2202" w14:textId="67F8CFA8" w:rsidR="00EF36E3" w:rsidRPr="00A57501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A57501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24 Nov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6987D92" w14:textId="2407A56C" w:rsidR="00EF36E3" w:rsidRPr="00A57501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A57501">
              <w:rPr>
                <w:rFonts w:ascii="Arial" w:eastAsiaTheme="minorHAnsi" w:hAnsi="Arial" w:cs="Arial"/>
                <w:sz w:val="18"/>
                <w:szCs w:val="18"/>
              </w:rPr>
              <w:t>29 Nov 2019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161186" w14:textId="36396B90" w:rsidR="00EF36E3" w:rsidRPr="008F578A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30 Nov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AB0018" w14:textId="53E05624" w:rsidR="00EF36E3" w:rsidRPr="008F578A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EF36E3" w:rsidRPr="00777254" w14:paraId="32A91399" w14:textId="77777777" w:rsidTr="00271EA1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80DF550" w14:textId="24F4C02A" w:rsidR="00EF36E3" w:rsidRPr="00A57501" w:rsidRDefault="00EF36E3" w:rsidP="00EF36E3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7.5.1</w:t>
            </w:r>
          </w:p>
        </w:tc>
        <w:tc>
          <w:tcPr>
            <w:tcW w:w="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A8902FC" w14:textId="5B8744B6" w:rsidR="00EF36E3" w:rsidRPr="00A57501" w:rsidRDefault="00EF36E3" w:rsidP="00EF36E3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S5-197527</w:t>
            </w:r>
          </w:p>
        </w:tc>
        <w:tc>
          <w:tcPr>
            <w:tcW w:w="25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5446062" w14:textId="55EEBBEC" w:rsidR="00EF36E3" w:rsidRPr="00A57501" w:rsidRDefault="00EF36E3" w:rsidP="00EF36E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Draft TR 32.845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B32331F" w14:textId="0FC0DC83" w:rsidR="00EF36E3" w:rsidRPr="00A57501" w:rsidRDefault="00EF36E3" w:rsidP="00EF36E3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D192D3A" w14:textId="223CE32E" w:rsidR="00EF36E3" w:rsidRPr="00A57501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A57501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CH</w:t>
            </w: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B688EBF" w14:textId="7E1FFED8" w:rsidR="00EF36E3" w:rsidRPr="00A57501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draft TR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FDFE37C" w14:textId="0EE9ADEA" w:rsidR="00EF36E3" w:rsidRPr="00A57501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A57501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24 Nov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26E0DF" w14:textId="545E80F2" w:rsidR="00EF36E3" w:rsidRPr="00A57501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A57501">
              <w:rPr>
                <w:rFonts w:ascii="Arial" w:eastAsiaTheme="minorHAnsi" w:hAnsi="Arial" w:cs="Arial"/>
                <w:sz w:val="18"/>
                <w:szCs w:val="18"/>
              </w:rPr>
              <w:t>29 Nov 2019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8D6FCD" w14:textId="7D8B1CA7" w:rsidR="00EF36E3" w:rsidRPr="008F578A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30 Nov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06EC6E" w14:textId="2E3B0136" w:rsidR="00EF36E3" w:rsidRPr="008F578A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EF36E3" w:rsidRPr="00777254" w14:paraId="6850287B" w14:textId="77777777" w:rsidTr="00271EA1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B61B40B" w14:textId="5C7CD223" w:rsidR="00EF36E3" w:rsidRPr="00A57501" w:rsidRDefault="00EF36E3" w:rsidP="00EF36E3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6.1</w:t>
            </w:r>
          </w:p>
        </w:tc>
        <w:tc>
          <w:tcPr>
            <w:tcW w:w="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E44CD36" w14:textId="2A9D944F" w:rsidR="00EF36E3" w:rsidRPr="00A57501" w:rsidRDefault="00EF36E3" w:rsidP="00EF36E3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S5-197541</w:t>
            </w:r>
          </w:p>
        </w:tc>
        <w:tc>
          <w:tcPr>
            <w:tcW w:w="25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081417A" w14:textId="5514255B" w:rsidR="00EF36E3" w:rsidRPr="00A57501" w:rsidRDefault="00EF36E3" w:rsidP="00EF36E3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Reply to: Resubmitted LS from ITU-T to SA5 on cooperation on methodology harmonization and REST-based network management framework (reply to 3GPPTSGSA5-S5-185553 and 3GPP TSG SA5 - S5-187340)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9B982EA" w14:textId="2AF64F9B" w:rsidR="00EF36E3" w:rsidRPr="00A57501" w:rsidRDefault="00EF36E3" w:rsidP="00EF36E3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SA5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27E6A45" w14:textId="1E572AD7" w:rsidR="00EF36E3" w:rsidRPr="00A57501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A57501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SA5</w:t>
            </w: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2EFD2FC" w14:textId="2C80965C" w:rsidR="00EF36E3" w:rsidRPr="00A57501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E0418B" w14:textId="3C0A4734" w:rsidR="00EF36E3" w:rsidRPr="00A57501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29 Nov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23F6483" w14:textId="566CD38C" w:rsidR="00EF36E3" w:rsidRPr="00A57501" w:rsidRDefault="00F16997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6</w:t>
            </w:r>
            <w:r w:rsidR="00EF36E3">
              <w:rPr>
                <w:rFonts w:ascii="Arial" w:eastAsiaTheme="minorHAnsi" w:hAnsi="Arial" w:cs="Arial"/>
                <w:sz w:val="18"/>
                <w:szCs w:val="18"/>
              </w:rPr>
              <w:t xml:space="preserve"> Dec</w:t>
            </w:r>
            <w:r w:rsidR="00EF36E3" w:rsidRPr="00A57501">
              <w:rPr>
                <w:rFonts w:ascii="Arial" w:eastAsiaTheme="minorHAnsi" w:hAnsi="Arial" w:cs="Arial"/>
                <w:sz w:val="18"/>
                <w:szCs w:val="18"/>
              </w:rPr>
              <w:t xml:space="preserve"> 2019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FFC875" w14:textId="7D385F99" w:rsidR="00EF36E3" w:rsidRPr="0020465E" w:rsidRDefault="00EE60F1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8 Dec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BA2CAA" w14:textId="5D283C69" w:rsidR="00EF36E3" w:rsidRPr="0020465E" w:rsidRDefault="00EE60F1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EF36E3" w:rsidRPr="00777254" w14:paraId="5DBC1A4B" w14:textId="77777777" w:rsidTr="00271EA1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62DF5C3" w14:textId="3B968279" w:rsidR="00EF36E3" w:rsidRPr="00A57501" w:rsidRDefault="00EF36E3" w:rsidP="00EF36E3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6.1</w:t>
            </w:r>
          </w:p>
        </w:tc>
        <w:tc>
          <w:tcPr>
            <w:tcW w:w="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C3A1614" w14:textId="5419B9CB" w:rsidR="00EF36E3" w:rsidRPr="00A57501" w:rsidRDefault="00EF36E3" w:rsidP="00EF36E3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S5-197543</w:t>
            </w:r>
          </w:p>
        </w:tc>
        <w:tc>
          <w:tcPr>
            <w:tcW w:w="25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B6DC7BF" w14:textId="71B2CBBE" w:rsidR="00EF36E3" w:rsidRPr="00A57501" w:rsidRDefault="00EF36E3" w:rsidP="00EF36E3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Reply to: Reply LS to SA5 on QoE Measurement Collection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D94B2FE" w14:textId="5729CB2F" w:rsidR="00EF36E3" w:rsidRPr="00A57501" w:rsidRDefault="00EF36E3" w:rsidP="00EF36E3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SA5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B245C10" w14:textId="27CC8431" w:rsidR="00EF36E3" w:rsidRPr="00A57501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A57501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OAM</w:t>
            </w: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E992687" w14:textId="5C1524DB" w:rsidR="00EF36E3" w:rsidRPr="00A57501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CA3947D" w14:textId="284C58A1" w:rsidR="00EF36E3" w:rsidRPr="00A57501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A57501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23 Nov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844D8F" w14:textId="344000E4" w:rsidR="00EF36E3" w:rsidRPr="00A57501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A57501">
              <w:rPr>
                <w:rFonts w:ascii="Arial" w:eastAsiaTheme="minorHAnsi" w:hAnsi="Arial" w:cs="Arial"/>
                <w:sz w:val="18"/>
                <w:szCs w:val="18"/>
              </w:rPr>
              <w:t>29 Nov 2019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0A05218" w14:textId="7AEC34AD" w:rsidR="00EF36E3" w:rsidRPr="0020465E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30 Nov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7A592E" w14:textId="6518B725" w:rsidR="00EF36E3" w:rsidRPr="0020465E" w:rsidRDefault="00EF36E3" w:rsidP="00EF36E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AB58E1" w:rsidRPr="00777254" w14:paraId="2648328D" w14:textId="77777777" w:rsidTr="00271EA1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4498E42" w14:textId="18183C2B" w:rsidR="00AB58E1" w:rsidRPr="00A5750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6.1</w:t>
            </w:r>
          </w:p>
        </w:tc>
        <w:tc>
          <w:tcPr>
            <w:tcW w:w="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4E339BD" w14:textId="26F0C2A9" w:rsidR="00AB58E1" w:rsidRPr="00A5750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S5-197545</w:t>
            </w:r>
          </w:p>
        </w:tc>
        <w:tc>
          <w:tcPr>
            <w:tcW w:w="25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C2AF79A" w14:textId="32210344" w:rsidR="00AB58E1" w:rsidRPr="00A5750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LS reply to LS on O-RAN – 3GPP Cooperation on Management Services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769B706" w14:textId="5213D1B9" w:rsidR="00AB58E1" w:rsidRPr="00A5750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SA5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5D936D4" w14:textId="078449F3" w:rsidR="00AB58E1" w:rsidRPr="00A57501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A57501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SA5</w:t>
            </w: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F786E62" w14:textId="3233D2CE" w:rsidR="00AB58E1" w:rsidRPr="00A57501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D9F2032" w14:textId="147A0B1D" w:rsidR="00AB58E1" w:rsidRPr="00A57501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A57501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 Nov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A2EEC9" w14:textId="10C9BCF7" w:rsidR="00AB58E1" w:rsidRPr="00A57501" w:rsidRDefault="00AB58E1" w:rsidP="00AB58E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6 Dec</w:t>
            </w:r>
            <w:r w:rsidRPr="00A57501">
              <w:rPr>
                <w:rFonts w:ascii="Arial" w:eastAsiaTheme="minorHAnsi" w:hAnsi="Arial" w:cs="Arial"/>
                <w:sz w:val="18"/>
                <w:szCs w:val="18"/>
              </w:rPr>
              <w:t xml:space="preserve"> 2019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AF7FF1" w14:textId="03C73723" w:rsidR="00AB58E1" w:rsidRPr="0020465E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8 Dec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CC2230" w14:textId="0C9AF62F" w:rsidR="00AB58E1" w:rsidRPr="0020465E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AB58E1" w:rsidRPr="00777254" w14:paraId="28EF82B2" w14:textId="77777777" w:rsidTr="00271EA1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AC81E05" w14:textId="74C8F9C9" w:rsidR="00AB58E1" w:rsidRPr="00A5750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6.4.7</w:t>
            </w:r>
          </w:p>
        </w:tc>
        <w:tc>
          <w:tcPr>
            <w:tcW w:w="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A3474A5" w14:textId="0445B253" w:rsidR="00AB58E1" w:rsidRPr="00A5750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S5-197598</w:t>
            </w:r>
          </w:p>
        </w:tc>
        <w:tc>
          <w:tcPr>
            <w:tcW w:w="25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96B94B7" w14:textId="49C4005F" w:rsidR="00AB58E1" w:rsidRPr="00A5750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Rel-16 CR TS 28.540 Add requirement on NR active antenna system (AAS) configuration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F3501DA" w14:textId="15D4B1F5" w:rsidR="00AB58E1" w:rsidRPr="00A5750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Ericsson LM, Huawei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A8D3BEA" w14:textId="2ECDB4EF" w:rsidR="00AB58E1" w:rsidRPr="00A57501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A57501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SA5</w:t>
            </w: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143FA65" w14:textId="092AFC3C" w:rsidR="00AB58E1" w:rsidRPr="00A57501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F94EC13" w14:textId="357B4547" w:rsidR="00AB58E1" w:rsidRPr="00A57501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A57501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 Nov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3173AF" w14:textId="075936CD" w:rsidR="00AB58E1" w:rsidRPr="00A57501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A57501">
              <w:rPr>
                <w:rFonts w:ascii="Arial" w:eastAsiaTheme="minorHAnsi" w:hAnsi="Arial" w:cs="Arial"/>
                <w:sz w:val="18"/>
                <w:szCs w:val="18"/>
              </w:rPr>
              <w:t>29 Nov 2019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72FF829" w14:textId="51C5F91F" w:rsidR="00AB58E1" w:rsidRPr="00AE4A41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AE4A41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 Dec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5012D6" w14:textId="2F4BC6F2" w:rsidR="00AB58E1" w:rsidRPr="00AE4A41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AE4A41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AB58E1" w:rsidRPr="00777254" w14:paraId="4642FDA0" w14:textId="77777777" w:rsidTr="00271EA1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775B02C" w14:textId="5D238EC0" w:rsidR="00AB58E1" w:rsidRPr="00A5750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6.4.15</w:t>
            </w:r>
          </w:p>
        </w:tc>
        <w:tc>
          <w:tcPr>
            <w:tcW w:w="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8F442BA" w14:textId="0E3DDB8B" w:rsidR="00AB58E1" w:rsidRPr="00A5750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S5-197625</w:t>
            </w:r>
          </w:p>
        </w:tc>
        <w:tc>
          <w:tcPr>
            <w:tcW w:w="25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DB0C2FE" w14:textId="31E5FAE2" w:rsidR="00AB58E1" w:rsidRPr="00A5750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TD R16 Combinations of GST attributes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13579EA" w14:textId="67C73099" w:rsidR="00AB58E1" w:rsidRPr="00A5750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27FCDBA" w14:textId="617F21E5" w:rsidR="00AB58E1" w:rsidRPr="00A57501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A57501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OAM</w:t>
            </w: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E54BAA7" w14:textId="511B43A4" w:rsidR="00AB58E1" w:rsidRPr="00A57501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B92F892" w14:textId="184468A3" w:rsidR="00AB58E1" w:rsidRPr="00A57501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A57501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 Nov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56EED4" w14:textId="03408E95" w:rsidR="00AB58E1" w:rsidRPr="00A57501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A57501">
              <w:rPr>
                <w:rFonts w:ascii="Arial" w:eastAsiaTheme="minorHAnsi" w:hAnsi="Arial" w:cs="Arial"/>
                <w:sz w:val="18"/>
                <w:szCs w:val="18"/>
              </w:rPr>
              <w:t>29 Nov 2019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215032D" w14:textId="0378AA37" w:rsidR="00AB58E1" w:rsidRPr="00652C4C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52C4C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30 Nov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2785C0" w14:textId="4726C477" w:rsidR="00AB58E1" w:rsidRPr="00652C4C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52C4C"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AB58E1" w:rsidRPr="00777254" w14:paraId="01C97122" w14:textId="77777777" w:rsidTr="00271EA1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308CC07" w14:textId="382849F8" w:rsidR="00AB58E1" w:rsidRPr="00A5750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6.4.7</w:t>
            </w:r>
          </w:p>
        </w:tc>
        <w:tc>
          <w:tcPr>
            <w:tcW w:w="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387E768" w14:textId="261DFAFD" w:rsidR="00AB58E1" w:rsidRPr="00A5750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S5-197637</w:t>
            </w:r>
          </w:p>
        </w:tc>
        <w:tc>
          <w:tcPr>
            <w:tcW w:w="25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FC569D5" w14:textId="1543F680" w:rsidR="00AB58E1" w:rsidRPr="00A5750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Reply to: Resubmitted LS from RAN3 Reply on radio resource management policy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379DD2D" w14:textId="1D51C706" w:rsidR="00AB58E1" w:rsidRPr="00A5750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S5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E7681FA" w14:textId="5CB46696" w:rsidR="00AB58E1" w:rsidRPr="00A57501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A57501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OAM</w:t>
            </w: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FE1CFD9" w14:textId="1DFECD1C" w:rsidR="00AB58E1" w:rsidRPr="00A57501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270E85" w14:textId="23727CEB" w:rsidR="00AB58E1" w:rsidRPr="00A57501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 Dec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64D1DD" w14:textId="0126A6DA" w:rsidR="00AB58E1" w:rsidRPr="00A57501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4 Dec</w:t>
            </w:r>
            <w:r w:rsidRPr="00A57501">
              <w:rPr>
                <w:rFonts w:ascii="Arial" w:eastAsiaTheme="minorHAnsi" w:hAnsi="Arial" w:cs="Arial"/>
                <w:sz w:val="18"/>
                <w:szCs w:val="18"/>
              </w:rPr>
              <w:t xml:space="preserve"> 2019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D40B6A" w14:textId="35C75ED8" w:rsidR="00AB58E1" w:rsidRPr="008F578A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5 Dec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C6AC37" w14:textId="541341A6" w:rsidR="00AB58E1" w:rsidRPr="008F578A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AB58E1" w:rsidRPr="00777254" w14:paraId="2DFCCC8F" w14:textId="77777777" w:rsidTr="00271EA1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805CCD7" w14:textId="7CAA9059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6.3</w:t>
            </w:r>
          </w:p>
        </w:tc>
        <w:tc>
          <w:tcPr>
            <w:tcW w:w="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1902363" w14:textId="55EC24A9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S5-197721</w:t>
            </w:r>
          </w:p>
        </w:tc>
        <w:tc>
          <w:tcPr>
            <w:tcW w:w="25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1AA37D4" w14:textId="4FE87B11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CR 32.158 Clarify design pattern for attribute field selection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A2C6F99" w14:textId="5DDC0F3A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Nokia, Nokia Shanghai Bell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10CA48B" w14:textId="0FD06508" w:rsidR="00AB58E1" w:rsidRDefault="00AB58E1" w:rsidP="00AB58E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SA5</w:t>
            </w: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13979C5" w14:textId="530F7F8A" w:rsidR="00AB58E1" w:rsidRPr="0020465E" w:rsidRDefault="00AB58E1" w:rsidP="00AB58E1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C20CAC" w14:textId="7BC1B380" w:rsidR="00AB58E1" w:rsidRPr="0020465E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27 Nov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06CFA9A" w14:textId="5CB644B3" w:rsidR="00AB58E1" w:rsidRPr="00DB02E9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29 Nov 2019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FD6B0CD" w14:textId="71004065" w:rsidR="00AB58E1" w:rsidRPr="0020465E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2 Dec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A496D8F" w14:textId="6436A513" w:rsidR="00AB58E1" w:rsidRPr="0020465E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en-US"/>
              </w:rPr>
              <w:t>Approved</w:t>
            </w:r>
          </w:p>
        </w:tc>
      </w:tr>
      <w:tr w:rsidR="00AB58E1" w:rsidRPr="00777254" w14:paraId="4138E4C3" w14:textId="77777777" w:rsidTr="00271EA1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64059F9" w14:textId="36709DB2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6.1</w:t>
            </w:r>
          </w:p>
        </w:tc>
        <w:tc>
          <w:tcPr>
            <w:tcW w:w="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DC87EFE" w14:textId="019B3FD1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S5-197784</w:t>
            </w:r>
          </w:p>
        </w:tc>
        <w:tc>
          <w:tcPr>
            <w:tcW w:w="25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FBCD8CD" w14:textId="634E13F4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Handling of separate code files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AD5F422" w14:textId="1CEBB8CC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Chairman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21980D7" w14:textId="48C0A3E5" w:rsidR="00AB58E1" w:rsidRDefault="00AB58E1" w:rsidP="00AB58E1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SA5</w:t>
            </w: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AAD702D" w14:textId="149CBF35" w:rsidR="00AB58E1" w:rsidRPr="00D11BAA" w:rsidRDefault="00AB58E1" w:rsidP="00AB58E1">
            <w:pP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other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D039703" w14:textId="0AE755AF" w:rsidR="00AB58E1" w:rsidRPr="0020465E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4 Dec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C5460C" w14:textId="61126301" w:rsidR="00AB58E1" w:rsidRPr="00DB02E9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6 Dec 2019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1D3325" w14:textId="27002437" w:rsidR="00AB58E1" w:rsidRPr="00DB02E9" w:rsidRDefault="009E5AC5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9 Dec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F3FE4CA" w14:textId="16F39753" w:rsidR="00AB58E1" w:rsidRPr="00777254" w:rsidRDefault="009E5AC5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  <w:t>Endorsed</w:t>
            </w:r>
          </w:p>
        </w:tc>
      </w:tr>
      <w:tr w:rsidR="00AB58E1" w:rsidRPr="00777254" w14:paraId="774607B1" w14:textId="77777777" w:rsidTr="00271EA1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AD173B8" w14:textId="195E76C8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6.2</w:t>
            </w:r>
          </w:p>
        </w:tc>
        <w:tc>
          <w:tcPr>
            <w:tcW w:w="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0510887" w14:textId="697DBB3D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S5-197817</w:t>
            </w:r>
          </w:p>
        </w:tc>
        <w:tc>
          <w:tcPr>
            <w:tcW w:w="25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FC0DCBC" w14:textId="677B45FF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New WID on 5G management capabilities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4E11342" w14:textId="53383845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AT&amp;T, Orange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9AC8139" w14:textId="215C66AE" w:rsidR="00AB58E1" w:rsidRDefault="00AB58E1" w:rsidP="00AB58E1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SA5</w:t>
            </w: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9E65506" w14:textId="5C600136" w:rsidR="00AB58E1" w:rsidRPr="00D11BAA" w:rsidRDefault="00AB58E1" w:rsidP="00AB58E1">
            <w:pP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WID new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458C7E9" w14:textId="58F4D55B" w:rsidR="00AB58E1" w:rsidRPr="0020465E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 Nov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CF9EB85" w14:textId="14986DEA" w:rsidR="00AB58E1" w:rsidRPr="00DB02E9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29 Nov 2019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ACD17CC" w14:textId="1A645F3B" w:rsidR="00AB58E1" w:rsidRPr="00DB02E9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 Dec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16B5B6" w14:textId="188EBC38" w:rsidR="00AB58E1" w:rsidRPr="00777254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  <w:t>Approved</w:t>
            </w:r>
            <w:proofErr w:type="spellEnd"/>
          </w:p>
        </w:tc>
      </w:tr>
      <w:tr w:rsidR="00AB58E1" w:rsidRPr="00777254" w14:paraId="0EB2BD46" w14:textId="77777777" w:rsidTr="00271EA1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AE65EDA" w14:textId="57FF8436" w:rsidR="00AB58E1" w:rsidRPr="00973E05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6.4.5</w:t>
            </w:r>
          </w:p>
        </w:tc>
        <w:tc>
          <w:tcPr>
            <w:tcW w:w="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2D18A72" w14:textId="03970533" w:rsidR="00AB58E1" w:rsidRPr="00973E05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S5-197826</w:t>
            </w:r>
          </w:p>
        </w:tc>
        <w:tc>
          <w:tcPr>
            <w:tcW w:w="25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BB8E234" w14:textId="01CA9CC8" w:rsidR="00AB58E1" w:rsidRPr="00973E05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Rel-16 CR TS 28.552 Adding measurement of packets out-of-order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ECA8D80" w14:textId="2F0D7107" w:rsidR="00AB58E1" w:rsidRPr="00973E05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BA35292" w14:textId="70DBD68F" w:rsidR="00AB58E1" w:rsidRDefault="00AB58E1" w:rsidP="00AB58E1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SA5</w:t>
            </w: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3A39A88" w14:textId="6A1B4DDB" w:rsidR="00AB58E1" w:rsidRPr="00973E05" w:rsidRDefault="00AB58E1" w:rsidP="00AB58E1">
            <w:pP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66C3809" w14:textId="5A953EFC" w:rsidR="00AB58E1" w:rsidRPr="00973E05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27 Nov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AE88F0" w14:textId="1F14B671" w:rsidR="00AB58E1" w:rsidRPr="000C4E33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29 Nov 2019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2C82699" w14:textId="4BFA8C7D" w:rsidR="00AB58E1" w:rsidRPr="00973E05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2 Dec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7D7307" w14:textId="65EC882D" w:rsidR="00AB58E1" w:rsidRPr="00973E05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  <w:t>Approved</w:t>
            </w:r>
            <w:proofErr w:type="spellEnd"/>
          </w:p>
        </w:tc>
      </w:tr>
      <w:tr w:rsidR="00AB58E1" w:rsidRPr="00777254" w14:paraId="2E6C62F2" w14:textId="77777777" w:rsidTr="00271EA1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A13D5DB" w14:textId="007FF63F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6.4.10</w:t>
            </w:r>
          </w:p>
        </w:tc>
        <w:tc>
          <w:tcPr>
            <w:tcW w:w="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60031EF" w14:textId="2C8EA50B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S5-197832</w:t>
            </w:r>
          </w:p>
        </w:tc>
        <w:tc>
          <w:tcPr>
            <w:tcW w:w="25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08895EF" w14:textId="6C7BECA9" w:rsidR="00AB58E1" w:rsidRPr="00987A9D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445DF6">
              <w:rPr>
                <w:rFonts w:ascii="Calibri" w:hAnsi="Calibri" w:cs="Calibri"/>
                <w:color w:val="000000"/>
                <w:sz w:val="22"/>
                <w:szCs w:val="22"/>
              </w:rPr>
              <w:t>pCR TR 28.809 Add management interaction with NWDAF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2ECD230" w14:textId="6225A756" w:rsidR="00AB58E1" w:rsidRPr="00987A9D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HUAWEI TECHNOLOGIES Co. Ltd.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2481F2D" w14:textId="782EE9F7" w:rsidR="00AB58E1" w:rsidRPr="00987A9D" w:rsidRDefault="00AB58E1" w:rsidP="00AB58E1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OAM</w:t>
            </w: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3E0F3D7" w14:textId="54D9C8EA" w:rsidR="00AB58E1" w:rsidRPr="00973E05" w:rsidRDefault="00AB58E1" w:rsidP="00AB58E1">
            <w:pP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pCR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7F75E90" w14:textId="3CDE45D8" w:rsidR="00AB58E1" w:rsidRPr="00973E05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27 Nov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7F3A3E3" w14:textId="28C00A4B" w:rsidR="00AB58E1" w:rsidRPr="00973E05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29 Nov 2019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E312AE" w14:textId="1F60865F" w:rsidR="00AB58E1" w:rsidRPr="00973E05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30 Nov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508788" w14:textId="7D3FD83F" w:rsidR="00AB58E1" w:rsidRPr="00973E05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  <w:t>Approved</w:t>
            </w:r>
            <w:proofErr w:type="spellEnd"/>
          </w:p>
        </w:tc>
      </w:tr>
      <w:tr w:rsidR="00AB58E1" w:rsidRPr="00777254" w14:paraId="5B40FFD7" w14:textId="77777777" w:rsidTr="00271EA1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F1C9F08" w14:textId="48166E35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6.4.10</w:t>
            </w:r>
          </w:p>
        </w:tc>
        <w:tc>
          <w:tcPr>
            <w:tcW w:w="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80DA376" w14:textId="3D12FF9E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S5-197834</w:t>
            </w:r>
          </w:p>
        </w:tc>
        <w:tc>
          <w:tcPr>
            <w:tcW w:w="25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E44D07E" w14:textId="1CAC6DB1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 description of communication service lifecycle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prepareation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phase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0FF3775" w14:textId="6E8CC486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China Mobile E-Commerce Co.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9FF5A7E" w14:textId="385B3480" w:rsidR="00AB58E1" w:rsidRDefault="00AB58E1" w:rsidP="00AB58E1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OAM</w:t>
            </w: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43F8F8F" w14:textId="2E49389D" w:rsidR="00AB58E1" w:rsidRPr="00973E05" w:rsidRDefault="00AB58E1" w:rsidP="00AB58E1">
            <w:pP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pCR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731720" w14:textId="1F1E458D" w:rsidR="00AB58E1" w:rsidRPr="00973E05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 Nov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4AE69C" w14:textId="2DD30FF6" w:rsidR="00AB58E1" w:rsidRPr="00864E82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29 Nov 2019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7DF386" w14:textId="1D9B71C8" w:rsidR="00AB58E1" w:rsidRPr="00973E05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30 Nov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1F4111B" w14:textId="358D325B" w:rsidR="00AB58E1" w:rsidRPr="00973E05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  <w:t>Noted</w:t>
            </w:r>
            <w:proofErr w:type="spellEnd"/>
          </w:p>
        </w:tc>
      </w:tr>
      <w:tr w:rsidR="00AB58E1" w:rsidRPr="00777254" w14:paraId="0E8D8B52" w14:textId="77777777" w:rsidTr="00271EA1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7A3BC6F" w14:textId="1F8EBE40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6.4.2</w:t>
            </w:r>
          </w:p>
        </w:tc>
        <w:tc>
          <w:tcPr>
            <w:tcW w:w="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F80ECA8" w14:textId="4F7CB070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S5-197842</w:t>
            </w:r>
          </w:p>
        </w:tc>
        <w:tc>
          <w:tcPr>
            <w:tcW w:w="25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003A5F2" w14:textId="23792330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TS 28.310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702289B" w14:textId="4FA1BEBA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8DC872A" w14:textId="178915D5" w:rsidR="00AB58E1" w:rsidRDefault="00AB58E1" w:rsidP="00AB58E1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OAM</w:t>
            </w: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F3A53B0" w14:textId="4A0DAA43" w:rsidR="00AB58E1" w:rsidRPr="00CF0309" w:rsidRDefault="00AB58E1" w:rsidP="00AB58E1">
            <w:pP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TS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A96379" w14:textId="02D5EFBB" w:rsidR="00AB58E1" w:rsidRPr="0020465E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 Nov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59FF4F" w14:textId="04D6ECC6" w:rsidR="00AB58E1" w:rsidRPr="00DA49D8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29 Nov 2019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A4582F" w14:textId="4CE2DC01" w:rsidR="00AB58E1" w:rsidRPr="00973E05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30 Nov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2D7DEDC" w14:textId="361EFFFC" w:rsidR="00AB58E1" w:rsidRPr="00973E05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  <w:t>Approved</w:t>
            </w:r>
            <w:proofErr w:type="spellEnd"/>
          </w:p>
        </w:tc>
      </w:tr>
      <w:tr w:rsidR="00AB58E1" w:rsidRPr="00777254" w14:paraId="75114214" w14:textId="77777777" w:rsidTr="00271EA1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72683C1" w14:textId="422557C5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6.4.3</w:t>
            </w:r>
          </w:p>
        </w:tc>
        <w:tc>
          <w:tcPr>
            <w:tcW w:w="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B998171" w14:textId="33B38710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S5-197843</w:t>
            </w:r>
          </w:p>
        </w:tc>
        <w:tc>
          <w:tcPr>
            <w:tcW w:w="25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B07AF54" w14:textId="0B961DC7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TS 28.311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0DE1D34" w14:textId="5B0D514D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China Mobile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4133F1C" w14:textId="01173837" w:rsidR="00AB58E1" w:rsidRDefault="00AB58E1" w:rsidP="00AB58E1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OAM</w:t>
            </w: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169129B" w14:textId="0949B445" w:rsidR="00AB58E1" w:rsidRPr="00CF0309" w:rsidRDefault="00AB58E1" w:rsidP="00AB58E1">
            <w:pP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TS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FB7A7B" w14:textId="543E646F" w:rsidR="00AB58E1" w:rsidRPr="0020465E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25 Nov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896A70A" w14:textId="66C7DC67" w:rsidR="00AB58E1" w:rsidRPr="00F84FE0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29 Nov 2019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92E2C2" w14:textId="04D43A60" w:rsidR="00AB58E1" w:rsidRPr="00973E05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30 Nov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C11E1D4" w14:textId="5CD0202F" w:rsidR="00AB58E1" w:rsidRPr="00973E05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  <w:t>Approved</w:t>
            </w:r>
            <w:proofErr w:type="spellEnd"/>
          </w:p>
        </w:tc>
      </w:tr>
      <w:tr w:rsidR="00AB58E1" w:rsidRPr="00777254" w14:paraId="3D52FED0" w14:textId="77777777" w:rsidTr="00271EA1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220DEB8" w14:textId="2DA4F516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6.4.4</w:t>
            </w:r>
          </w:p>
        </w:tc>
        <w:tc>
          <w:tcPr>
            <w:tcW w:w="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20D1096" w14:textId="577F193F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S5-197844</w:t>
            </w:r>
          </w:p>
        </w:tc>
        <w:tc>
          <w:tcPr>
            <w:tcW w:w="25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A4218DE" w14:textId="6F5DC12C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TR 28.812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4C0D657" w14:textId="7F4F1607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4EB8B57" w14:textId="66917C39" w:rsidR="00AB58E1" w:rsidRDefault="00AB58E1" w:rsidP="00AB58E1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OAM</w:t>
            </w: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B4D6A3D" w14:textId="6B956C11" w:rsidR="00AB58E1" w:rsidRPr="0020465E" w:rsidRDefault="00AB58E1" w:rsidP="00AB58E1">
            <w:pP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TR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F173A4" w14:textId="7048FC14" w:rsidR="00AB58E1" w:rsidRPr="0020465E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 Nov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EE0702" w14:textId="4ECDADDE" w:rsidR="00AB58E1" w:rsidRPr="00DB02E9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29 Nov 2019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68FCCEB" w14:textId="04AE610A" w:rsidR="00AB58E1" w:rsidRPr="00973E05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30 Nov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5B50A24" w14:textId="30CD5EA7" w:rsidR="00AB58E1" w:rsidRPr="00973E05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  <w:t>Approved</w:t>
            </w:r>
            <w:proofErr w:type="spellEnd"/>
          </w:p>
        </w:tc>
      </w:tr>
      <w:tr w:rsidR="00AB58E1" w:rsidRPr="00777254" w14:paraId="3B371A6A" w14:textId="77777777" w:rsidTr="00271EA1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4065598" w14:textId="2C5B22A3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6.4.10</w:t>
            </w:r>
          </w:p>
        </w:tc>
        <w:tc>
          <w:tcPr>
            <w:tcW w:w="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20E6E80" w14:textId="475C5364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S5-197845</w:t>
            </w:r>
          </w:p>
        </w:tc>
        <w:tc>
          <w:tcPr>
            <w:tcW w:w="25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78B07A4" w14:textId="77777777" w:rsidR="00AB58E1" w:rsidRDefault="00AB58E1" w:rsidP="00AB58E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TS 28.535</w:t>
            </w:r>
          </w:p>
          <w:p w14:paraId="2EB20CE0" w14:textId="3D764DFC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FA4C842" w14:textId="77F97D62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FA398D7" w14:textId="76578DFD" w:rsidR="00AB58E1" w:rsidRDefault="00AB58E1" w:rsidP="00AB58E1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OAM</w:t>
            </w: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22B5C86" w14:textId="5E5FC06F" w:rsidR="00AB58E1" w:rsidRPr="0020465E" w:rsidRDefault="00AB58E1" w:rsidP="00AB58E1">
            <w:pP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TS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897A98" w14:textId="42D67695" w:rsidR="00AB58E1" w:rsidRPr="0020465E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</w:rPr>
              <w:t>2 Dec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930BAB7" w14:textId="57FBD011" w:rsidR="00AB58E1" w:rsidRPr="00DB02E9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4 Dec 2019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D77B960" w14:textId="42228D27" w:rsidR="00AB58E1" w:rsidRPr="00973E05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5 Dec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0F68E0" w14:textId="5FBBD40A" w:rsidR="00AB58E1" w:rsidRPr="00973E05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  <w:t>Approved</w:t>
            </w:r>
            <w:proofErr w:type="spellEnd"/>
          </w:p>
        </w:tc>
      </w:tr>
      <w:tr w:rsidR="00AB58E1" w:rsidRPr="00777254" w14:paraId="27D1FB49" w14:textId="77777777" w:rsidTr="00271EA1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BFD2175" w14:textId="3F4C924B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6.4.10</w:t>
            </w:r>
          </w:p>
        </w:tc>
        <w:tc>
          <w:tcPr>
            <w:tcW w:w="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8F9743F" w14:textId="34C86662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S5-197846</w:t>
            </w:r>
          </w:p>
        </w:tc>
        <w:tc>
          <w:tcPr>
            <w:tcW w:w="25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4ED8090" w14:textId="07F848CA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TS 28.536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669C876" w14:textId="20C3D454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33C40E4" w14:textId="17EF29B5" w:rsidR="00AB58E1" w:rsidRDefault="00AB58E1" w:rsidP="00AB58E1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OAM</w:t>
            </w: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992457E" w14:textId="1A6650B2" w:rsidR="00AB58E1" w:rsidRPr="00973E05" w:rsidRDefault="00AB58E1" w:rsidP="00AB58E1">
            <w:pP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TS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B80C45F" w14:textId="21EAD9DE" w:rsidR="00AB58E1" w:rsidRPr="00973E05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24 Nov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FA42EF" w14:textId="17295CA0" w:rsidR="00AB58E1" w:rsidRPr="00DB02E9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29 Nov 2019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E69D2B" w14:textId="62E35B93" w:rsidR="00AB58E1" w:rsidRPr="00973E05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30 Nov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286C5D" w14:textId="473D0D04" w:rsidR="00AB58E1" w:rsidRPr="00973E05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  <w:t>Approved</w:t>
            </w:r>
            <w:proofErr w:type="spellEnd"/>
          </w:p>
        </w:tc>
      </w:tr>
      <w:tr w:rsidR="00AB58E1" w:rsidRPr="00777254" w14:paraId="50B62DB1" w14:textId="77777777" w:rsidTr="00271EA1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DA1EEA5" w14:textId="7795213B" w:rsidR="00AB58E1" w:rsidRPr="00A5750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6.4.13</w:t>
            </w:r>
          </w:p>
        </w:tc>
        <w:tc>
          <w:tcPr>
            <w:tcW w:w="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84D0297" w14:textId="32B0BF12" w:rsidR="00AB58E1" w:rsidRPr="00A5750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S5-197847</w:t>
            </w:r>
          </w:p>
        </w:tc>
        <w:tc>
          <w:tcPr>
            <w:tcW w:w="25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D691BBF" w14:textId="05053F72" w:rsidR="00AB58E1" w:rsidRPr="00A5750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Draft TS 28.313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45A2D68" w14:textId="3312B2D6" w:rsidR="00AB58E1" w:rsidRPr="00A5750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Intel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28C990A" w14:textId="4D7BD1F6" w:rsidR="00AB58E1" w:rsidRPr="00A57501" w:rsidRDefault="00AB58E1" w:rsidP="00AB58E1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A57501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OAM</w:t>
            </w: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6D7FF8E" w14:textId="6232857E" w:rsidR="00AB58E1" w:rsidRPr="00A57501" w:rsidRDefault="00AB58E1" w:rsidP="00AB58E1">
            <w:pP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draft TS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773CC24" w14:textId="4D6B7083" w:rsidR="00AB58E1" w:rsidRPr="00A57501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27 Nov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6B6DF3" w14:textId="5706FD70" w:rsidR="00AB58E1" w:rsidRPr="00A57501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A57501">
              <w:rPr>
                <w:rFonts w:ascii="Arial" w:eastAsiaTheme="minorHAnsi" w:hAnsi="Arial" w:cs="Arial"/>
                <w:sz w:val="18"/>
                <w:szCs w:val="18"/>
              </w:rPr>
              <w:t>29 Nov 2019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465DA32" w14:textId="0159D2A3" w:rsidR="00AB58E1" w:rsidRPr="00973E05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30 Nov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2707E9E" w14:textId="6DF25E8D" w:rsidR="00AB58E1" w:rsidRPr="00973E05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  <w:t>Approved</w:t>
            </w:r>
            <w:proofErr w:type="spellEnd"/>
          </w:p>
        </w:tc>
      </w:tr>
      <w:tr w:rsidR="00AB58E1" w:rsidRPr="00777254" w14:paraId="5BEE1D37" w14:textId="77777777" w:rsidTr="00271EA1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803C546" w14:textId="2F28DA68" w:rsidR="00AB58E1" w:rsidRPr="00A5750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6.5.2</w:t>
            </w:r>
          </w:p>
        </w:tc>
        <w:tc>
          <w:tcPr>
            <w:tcW w:w="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3B416CD" w14:textId="593AB4A3" w:rsidR="00AB58E1" w:rsidRPr="00A5750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S5-197848</w:t>
            </w:r>
          </w:p>
        </w:tc>
        <w:tc>
          <w:tcPr>
            <w:tcW w:w="25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EDB806D" w14:textId="34E7E9B0" w:rsidR="00AB58E1" w:rsidRPr="00A5750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Draft TR 28.861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5DABA26" w14:textId="5F3B3528" w:rsidR="00AB58E1" w:rsidRPr="00A5750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Intel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3243B04" w14:textId="2232A5B5" w:rsidR="00AB58E1" w:rsidRPr="00A57501" w:rsidRDefault="00AB58E1" w:rsidP="00AB58E1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A57501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OAM</w:t>
            </w: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FF8E1FD" w14:textId="473821E4" w:rsidR="00AB58E1" w:rsidRPr="00A57501" w:rsidRDefault="00AB58E1" w:rsidP="00AB58E1">
            <w:pP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draft TR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A02A970" w14:textId="476BB385" w:rsidR="00AB58E1" w:rsidRPr="00A57501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A57501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26 Nov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32AF15A" w14:textId="48B3E03B" w:rsidR="00AB58E1" w:rsidRPr="00A57501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4 Dec</w:t>
            </w:r>
            <w:r w:rsidRPr="00A57501">
              <w:rPr>
                <w:rFonts w:ascii="Arial" w:eastAsiaTheme="minorHAnsi" w:hAnsi="Arial" w:cs="Arial"/>
                <w:sz w:val="18"/>
                <w:szCs w:val="18"/>
              </w:rPr>
              <w:t xml:space="preserve"> 2019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79BDFF" w14:textId="401A9984" w:rsidR="00AB58E1" w:rsidRPr="00973E05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5 Dec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7AB13B" w14:textId="578032E5" w:rsidR="00AB58E1" w:rsidRPr="00973E05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  <w:t>Approved</w:t>
            </w:r>
            <w:proofErr w:type="spellEnd"/>
          </w:p>
        </w:tc>
      </w:tr>
      <w:tr w:rsidR="00AB58E1" w:rsidRPr="00777254" w14:paraId="184725C8" w14:textId="77777777" w:rsidTr="00271EA1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8E3BFB0" w14:textId="4D4F98EE" w:rsidR="00AB58E1" w:rsidRPr="00A5750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6.5.3</w:t>
            </w:r>
          </w:p>
        </w:tc>
        <w:tc>
          <w:tcPr>
            <w:tcW w:w="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43DB4AE" w14:textId="489D69C3" w:rsidR="00AB58E1" w:rsidRPr="00A5750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S5-197849</w:t>
            </w:r>
          </w:p>
        </w:tc>
        <w:tc>
          <w:tcPr>
            <w:tcW w:w="25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E4946B6" w14:textId="4AECCC3A" w:rsidR="00AB58E1" w:rsidRPr="00A5750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Draft TR 28.807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C2A833E" w14:textId="7D12E0D1" w:rsidR="00AB58E1" w:rsidRPr="00A5750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5F9B42C" w14:textId="0C0BD458" w:rsidR="00AB58E1" w:rsidRPr="00A57501" w:rsidRDefault="00AB58E1" w:rsidP="00AB58E1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A57501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OAM</w:t>
            </w: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781BCDF" w14:textId="4F790FFA" w:rsidR="00AB58E1" w:rsidRPr="00A57501" w:rsidRDefault="00AB58E1" w:rsidP="00AB58E1">
            <w:pP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draft TR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7379C64" w14:textId="1EBA215F" w:rsidR="00AB58E1" w:rsidRPr="00A57501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A57501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25 Nov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777907" w14:textId="3638C293" w:rsidR="00AB58E1" w:rsidRPr="00A57501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 w:rsidRPr="00A57501">
              <w:rPr>
                <w:rFonts w:ascii="Arial" w:eastAsiaTheme="minorHAnsi" w:hAnsi="Arial" w:cs="Arial"/>
                <w:sz w:val="18"/>
                <w:szCs w:val="18"/>
              </w:rPr>
              <w:t>29 Nov 2019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16ACD11" w14:textId="4B9CF3B4" w:rsidR="00AB58E1" w:rsidRPr="00973E05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30 Nov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94A08FA" w14:textId="5F3E1AC1" w:rsidR="00AB58E1" w:rsidRPr="00973E05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  <w:t>Approved</w:t>
            </w:r>
            <w:proofErr w:type="spellEnd"/>
          </w:p>
        </w:tc>
      </w:tr>
      <w:tr w:rsidR="00AB58E1" w:rsidRPr="00777254" w14:paraId="10C3F648" w14:textId="77777777" w:rsidTr="00271EA1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C811DA7" w14:textId="01AAB171" w:rsidR="00AB58E1" w:rsidRPr="00A5750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6.5.4</w:t>
            </w:r>
          </w:p>
        </w:tc>
        <w:tc>
          <w:tcPr>
            <w:tcW w:w="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05B921F" w14:textId="4FB202F2" w:rsidR="00AB58E1" w:rsidRPr="00A5750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S5-197850</w:t>
            </w:r>
          </w:p>
        </w:tc>
        <w:tc>
          <w:tcPr>
            <w:tcW w:w="25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4016BE1" w14:textId="415386E2" w:rsidR="00AB58E1" w:rsidRPr="00A5750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Draft TR 28.808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5946E8E" w14:textId="571AF423" w:rsidR="00AB58E1" w:rsidRPr="00A5750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Thales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A622151" w14:textId="74F8A0B1" w:rsidR="00AB58E1" w:rsidRPr="00A57501" w:rsidRDefault="00AB58E1" w:rsidP="00AB58E1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A57501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OAM</w:t>
            </w: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1A4F132" w14:textId="7266D617" w:rsidR="00AB58E1" w:rsidRPr="00A57501" w:rsidRDefault="00AB58E1" w:rsidP="00AB58E1">
            <w:pP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draft TR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FC60407" w14:textId="0A63E181" w:rsidR="00AB58E1" w:rsidRPr="00A57501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28 Nov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A95337F" w14:textId="77429144" w:rsidR="00AB58E1" w:rsidRPr="00A57501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 Dec</w:t>
            </w:r>
            <w:r w:rsidRPr="00A57501">
              <w:rPr>
                <w:rFonts w:ascii="Arial" w:eastAsiaTheme="minorHAnsi" w:hAnsi="Arial" w:cs="Arial"/>
                <w:sz w:val="18"/>
                <w:szCs w:val="18"/>
              </w:rPr>
              <w:t xml:space="preserve"> 2019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8E55666" w14:textId="4C2D91BF" w:rsidR="00AB58E1" w:rsidRPr="00973E05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 Dec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1303090" w14:textId="05625B18" w:rsidR="00AB58E1" w:rsidRPr="00973E05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  <w:t>Approved</w:t>
            </w:r>
          </w:p>
        </w:tc>
      </w:tr>
      <w:tr w:rsidR="00AB58E1" w:rsidRPr="00777254" w14:paraId="07332C27" w14:textId="77777777" w:rsidTr="00271EA1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8CBE632" w14:textId="0C65DA66" w:rsidR="00AB58E1" w:rsidRPr="00A5750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6.5.5</w:t>
            </w:r>
          </w:p>
        </w:tc>
        <w:tc>
          <w:tcPr>
            <w:tcW w:w="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14AF54A" w14:textId="79A04214" w:rsidR="00AB58E1" w:rsidRPr="00A5750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S5-197851</w:t>
            </w:r>
          </w:p>
        </w:tc>
        <w:tc>
          <w:tcPr>
            <w:tcW w:w="25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3B0EBA7" w14:textId="5C031199" w:rsidR="00AB58E1" w:rsidRPr="00A5750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Draft TR 28.809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54D425A" w14:textId="7C784CE8" w:rsidR="00AB58E1" w:rsidRPr="00A5750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Intel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FF76AFC" w14:textId="01399054" w:rsidR="00AB58E1" w:rsidRPr="00A57501" w:rsidRDefault="00AB58E1" w:rsidP="00AB58E1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A57501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OAM</w:t>
            </w: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1D01BCA" w14:textId="6E301C40" w:rsidR="00AB58E1" w:rsidRPr="00A57501" w:rsidRDefault="00AB58E1" w:rsidP="00AB58E1">
            <w:pP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A57501">
              <w:rPr>
                <w:rFonts w:ascii="Calibri" w:hAnsi="Calibri" w:cs="Calibri"/>
                <w:color w:val="000000"/>
                <w:sz w:val="22"/>
                <w:szCs w:val="22"/>
              </w:rPr>
              <w:t>draft TR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7C6F0D8" w14:textId="5FD1C6D4" w:rsidR="00AB58E1" w:rsidRPr="00A57501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</w:rPr>
              <w:t>2 Dec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126DDA" w14:textId="26F364AF" w:rsidR="00AB58E1" w:rsidRPr="00A57501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4 Dec 2019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C0D26CE" w14:textId="08A823B7" w:rsidR="00AB58E1" w:rsidRPr="00973E05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5 Dec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F9661D0" w14:textId="356EE352" w:rsidR="00AB58E1" w:rsidRPr="00973E05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  <w:t>Approved</w:t>
            </w:r>
            <w:proofErr w:type="spellEnd"/>
          </w:p>
        </w:tc>
      </w:tr>
      <w:tr w:rsidR="00AB58E1" w:rsidRPr="00777254" w14:paraId="6DEB8E4C" w14:textId="77777777" w:rsidTr="00271EA1">
        <w:trPr>
          <w:tblCellSpacing w:w="0" w:type="dxa"/>
          <w:jc w:val="center"/>
        </w:trPr>
        <w:tc>
          <w:tcPr>
            <w:tcW w:w="71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1318180" w14:textId="3A784430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6.5.6</w:t>
            </w:r>
          </w:p>
        </w:tc>
        <w:tc>
          <w:tcPr>
            <w:tcW w:w="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341E137" w14:textId="4E1EE974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S5-197852</w:t>
            </w:r>
          </w:p>
        </w:tc>
        <w:tc>
          <w:tcPr>
            <w:tcW w:w="25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169F364" w14:textId="70FD7192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TR 28.810</w:t>
            </w:r>
          </w:p>
        </w:tc>
        <w:tc>
          <w:tcPr>
            <w:tcW w:w="159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8AB1946" w14:textId="423A243F" w:rsidR="00AB58E1" w:rsidRDefault="00AB58E1" w:rsidP="00AB58E1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China Mobile</w:t>
            </w:r>
          </w:p>
        </w:tc>
        <w:tc>
          <w:tcPr>
            <w:tcW w:w="7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6F55304" w14:textId="18629AE5" w:rsidR="00AB58E1" w:rsidRDefault="00AB58E1" w:rsidP="00AB58E1">
            <w:pPr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OAM</w:t>
            </w:r>
          </w:p>
        </w:tc>
        <w:tc>
          <w:tcPr>
            <w:tcW w:w="101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C7EB052" w14:textId="46B8B2AB" w:rsidR="00AB58E1" w:rsidRPr="0020465E" w:rsidRDefault="00AB58E1" w:rsidP="00AB58E1">
            <w:pP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TR</w:t>
            </w:r>
          </w:p>
        </w:tc>
        <w:tc>
          <w:tcPr>
            <w:tcW w:w="10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33F1AF8" w14:textId="1740D31F" w:rsidR="00AB58E1" w:rsidRPr="0020465E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25 Nov</w:t>
            </w:r>
          </w:p>
        </w:tc>
        <w:tc>
          <w:tcPr>
            <w:tcW w:w="11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6FA8C7D" w14:textId="7E5F60D7" w:rsidR="00AB58E1" w:rsidRPr="00DB02E9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29 Nov 2019</w:t>
            </w:r>
          </w:p>
        </w:tc>
        <w:tc>
          <w:tcPr>
            <w:tcW w:w="8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4EC5C91" w14:textId="017B8CB8" w:rsidR="00AB58E1" w:rsidRPr="00973E05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</w:rPr>
              <w:t>30 Nov</w:t>
            </w:r>
          </w:p>
        </w:tc>
        <w:tc>
          <w:tcPr>
            <w:tcW w:w="9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AA8199F" w14:textId="7BD21A39" w:rsidR="00AB58E1" w:rsidRPr="00973E05" w:rsidRDefault="00AB58E1" w:rsidP="00AB58E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fr-FR"/>
              </w:rPr>
              <w:t>Approved</w:t>
            </w:r>
            <w:proofErr w:type="spellEnd"/>
          </w:p>
        </w:tc>
      </w:tr>
    </w:tbl>
    <w:p w14:paraId="009E074B" w14:textId="77777777" w:rsidR="00E02397" w:rsidRDefault="00E02397" w:rsidP="00973E05"/>
    <w:sectPr w:rsidR="00E02397" w:rsidSect="00E220C1">
      <w:footerReference w:type="default" r:id="rId11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84908" w14:textId="77777777" w:rsidR="00B1082A" w:rsidRDefault="00B1082A">
      <w:r>
        <w:separator/>
      </w:r>
    </w:p>
  </w:endnote>
  <w:endnote w:type="continuationSeparator" w:id="0">
    <w:p w14:paraId="4D20DED6" w14:textId="77777777" w:rsidR="00B1082A" w:rsidRDefault="00B10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6E796" w14:textId="77777777" w:rsidR="00761442" w:rsidRDefault="00761442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6370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6370D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DE5E63" w14:textId="77777777" w:rsidR="00B1082A" w:rsidRDefault="00B1082A">
      <w:r>
        <w:separator/>
      </w:r>
    </w:p>
  </w:footnote>
  <w:footnote w:type="continuationSeparator" w:id="0">
    <w:p w14:paraId="02E3F279" w14:textId="77777777" w:rsidR="00B1082A" w:rsidRDefault="00B108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0"/>
  </w:num>
  <w:num w:numId="22">
    <w:abstractNumId w:val="16"/>
  </w:num>
  <w:num w:numId="23">
    <w:abstractNumId w:val="19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614"/>
    <w:rsid w:val="00000634"/>
    <w:rsid w:val="00001579"/>
    <w:rsid w:val="000025CC"/>
    <w:rsid w:val="000038E0"/>
    <w:rsid w:val="00004389"/>
    <w:rsid w:val="000044FB"/>
    <w:rsid w:val="0000537E"/>
    <w:rsid w:val="00005422"/>
    <w:rsid w:val="0000562D"/>
    <w:rsid w:val="000056EA"/>
    <w:rsid w:val="00007B22"/>
    <w:rsid w:val="000112D0"/>
    <w:rsid w:val="00011813"/>
    <w:rsid w:val="0001203B"/>
    <w:rsid w:val="00012497"/>
    <w:rsid w:val="000124CB"/>
    <w:rsid w:val="000128BE"/>
    <w:rsid w:val="000138FB"/>
    <w:rsid w:val="000139E7"/>
    <w:rsid w:val="000139E8"/>
    <w:rsid w:val="00014A3E"/>
    <w:rsid w:val="00014E75"/>
    <w:rsid w:val="00016F29"/>
    <w:rsid w:val="00017156"/>
    <w:rsid w:val="00017F00"/>
    <w:rsid w:val="000204DB"/>
    <w:rsid w:val="000215CC"/>
    <w:rsid w:val="00023FAF"/>
    <w:rsid w:val="000243BB"/>
    <w:rsid w:val="00024A85"/>
    <w:rsid w:val="00024C13"/>
    <w:rsid w:val="00025770"/>
    <w:rsid w:val="00025A1E"/>
    <w:rsid w:val="000315AC"/>
    <w:rsid w:val="000315CD"/>
    <w:rsid w:val="00033C1A"/>
    <w:rsid w:val="00035239"/>
    <w:rsid w:val="0003726C"/>
    <w:rsid w:val="0003778B"/>
    <w:rsid w:val="000432C6"/>
    <w:rsid w:val="000437B5"/>
    <w:rsid w:val="00043831"/>
    <w:rsid w:val="00043AC4"/>
    <w:rsid w:val="00043BD6"/>
    <w:rsid w:val="00044719"/>
    <w:rsid w:val="00047349"/>
    <w:rsid w:val="000475DA"/>
    <w:rsid w:val="000477F0"/>
    <w:rsid w:val="000501E4"/>
    <w:rsid w:val="0005044A"/>
    <w:rsid w:val="00051488"/>
    <w:rsid w:val="0005205E"/>
    <w:rsid w:val="00052679"/>
    <w:rsid w:val="00052CD3"/>
    <w:rsid w:val="00052D18"/>
    <w:rsid w:val="00057329"/>
    <w:rsid w:val="00057DBE"/>
    <w:rsid w:val="000608F8"/>
    <w:rsid w:val="000612EC"/>
    <w:rsid w:val="0006161B"/>
    <w:rsid w:val="00062DA6"/>
    <w:rsid w:val="00065085"/>
    <w:rsid w:val="00065C97"/>
    <w:rsid w:val="00066677"/>
    <w:rsid w:val="000667FD"/>
    <w:rsid w:val="00067D41"/>
    <w:rsid w:val="00070179"/>
    <w:rsid w:val="00070EAF"/>
    <w:rsid w:val="00071B1B"/>
    <w:rsid w:val="00071C81"/>
    <w:rsid w:val="00073A7B"/>
    <w:rsid w:val="00073EDA"/>
    <w:rsid w:val="00073F3A"/>
    <w:rsid w:val="00073FB0"/>
    <w:rsid w:val="0007425F"/>
    <w:rsid w:val="00074BF2"/>
    <w:rsid w:val="000779E8"/>
    <w:rsid w:val="00077D69"/>
    <w:rsid w:val="00080431"/>
    <w:rsid w:val="00080469"/>
    <w:rsid w:val="00080678"/>
    <w:rsid w:val="00080D13"/>
    <w:rsid w:val="0008149D"/>
    <w:rsid w:val="00081A7A"/>
    <w:rsid w:val="000825FE"/>
    <w:rsid w:val="0008263F"/>
    <w:rsid w:val="00083E80"/>
    <w:rsid w:val="00085F96"/>
    <w:rsid w:val="00086054"/>
    <w:rsid w:val="00087B02"/>
    <w:rsid w:val="00087EC7"/>
    <w:rsid w:val="00090691"/>
    <w:rsid w:val="00091411"/>
    <w:rsid w:val="000920BA"/>
    <w:rsid w:val="00092957"/>
    <w:rsid w:val="0009361C"/>
    <w:rsid w:val="00093A6F"/>
    <w:rsid w:val="00093B25"/>
    <w:rsid w:val="000A065A"/>
    <w:rsid w:val="000A08F9"/>
    <w:rsid w:val="000A1307"/>
    <w:rsid w:val="000A1D3C"/>
    <w:rsid w:val="000A1D7C"/>
    <w:rsid w:val="000A2747"/>
    <w:rsid w:val="000A27EB"/>
    <w:rsid w:val="000A2968"/>
    <w:rsid w:val="000A3307"/>
    <w:rsid w:val="000A4A2B"/>
    <w:rsid w:val="000A4CF7"/>
    <w:rsid w:val="000A52E1"/>
    <w:rsid w:val="000A5F3A"/>
    <w:rsid w:val="000A645E"/>
    <w:rsid w:val="000A6917"/>
    <w:rsid w:val="000A6B4D"/>
    <w:rsid w:val="000A6C0E"/>
    <w:rsid w:val="000A6DBF"/>
    <w:rsid w:val="000A7943"/>
    <w:rsid w:val="000A7AFC"/>
    <w:rsid w:val="000B225C"/>
    <w:rsid w:val="000B2C2E"/>
    <w:rsid w:val="000B4050"/>
    <w:rsid w:val="000B4A81"/>
    <w:rsid w:val="000B4F03"/>
    <w:rsid w:val="000B57E6"/>
    <w:rsid w:val="000B5AA3"/>
    <w:rsid w:val="000B6072"/>
    <w:rsid w:val="000B69B0"/>
    <w:rsid w:val="000B6F2C"/>
    <w:rsid w:val="000B75CA"/>
    <w:rsid w:val="000B7E56"/>
    <w:rsid w:val="000C047F"/>
    <w:rsid w:val="000C098A"/>
    <w:rsid w:val="000C0FA4"/>
    <w:rsid w:val="000C1481"/>
    <w:rsid w:val="000C39CF"/>
    <w:rsid w:val="000C3A1D"/>
    <w:rsid w:val="000C4320"/>
    <w:rsid w:val="000C4E33"/>
    <w:rsid w:val="000C597C"/>
    <w:rsid w:val="000C5FE1"/>
    <w:rsid w:val="000C66E7"/>
    <w:rsid w:val="000C78B9"/>
    <w:rsid w:val="000C7F2F"/>
    <w:rsid w:val="000D05CA"/>
    <w:rsid w:val="000D228D"/>
    <w:rsid w:val="000D26A3"/>
    <w:rsid w:val="000D2E92"/>
    <w:rsid w:val="000D3310"/>
    <w:rsid w:val="000D3F09"/>
    <w:rsid w:val="000D4A65"/>
    <w:rsid w:val="000D53A3"/>
    <w:rsid w:val="000D740C"/>
    <w:rsid w:val="000E0C95"/>
    <w:rsid w:val="000E1AFA"/>
    <w:rsid w:val="000E1D2F"/>
    <w:rsid w:val="000E31E6"/>
    <w:rsid w:val="000E379E"/>
    <w:rsid w:val="000E3874"/>
    <w:rsid w:val="000E46D3"/>
    <w:rsid w:val="000E5268"/>
    <w:rsid w:val="000E70B2"/>
    <w:rsid w:val="000E7FC6"/>
    <w:rsid w:val="000F0681"/>
    <w:rsid w:val="000F1821"/>
    <w:rsid w:val="000F30F1"/>
    <w:rsid w:val="000F3974"/>
    <w:rsid w:val="000F4076"/>
    <w:rsid w:val="000F4125"/>
    <w:rsid w:val="000F5DC8"/>
    <w:rsid w:val="000F6260"/>
    <w:rsid w:val="000F65A2"/>
    <w:rsid w:val="000F6CE1"/>
    <w:rsid w:val="000F7A0B"/>
    <w:rsid w:val="00100FE5"/>
    <w:rsid w:val="00101330"/>
    <w:rsid w:val="001013DE"/>
    <w:rsid w:val="00102677"/>
    <w:rsid w:val="001028C4"/>
    <w:rsid w:val="00103544"/>
    <w:rsid w:val="00103CCB"/>
    <w:rsid w:val="00103E11"/>
    <w:rsid w:val="0010413B"/>
    <w:rsid w:val="00104C29"/>
    <w:rsid w:val="00107F94"/>
    <w:rsid w:val="00111903"/>
    <w:rsid w:val="00114B2B"/>
    <w:rsid w:val="00116974"/>
    <w:rsid w:val="0012123D"/>
    <w:rsid w:val="00121378"/>
    <w:rsid w:val="00122403"/>
    <w:rsid w:val="001225C9"/>
    <w:rsid w:val="00122780"/>
    <w:rsid w:val="00122D48"/>
    <w:rsid w:val="001231F7"/>
    <w:rsid w:val="001237B0"/>
    <w:rsid w:val="00123935"/>
    <w:rsid w:val="00124F8A"/>
    <w:rsid w:val="00127752"/>
    <w:rsid w:val="001279E9"/>
    <w:rsid w:val="0013121D"/>
    <w:rsid w:val="00135F77"/>
    <w:rsid w:val="0014121C"/>
    <w:rsid w:val="00141E2F"/>
    <w:rsid w:val="001427F4"/>
    <w:rsid w:val="00142D9A"/>
    <w:rsid w:val="00144609"/>
    <w:rsid w:val="00144C81"/>
    <w:rsid w:val="00147F7E"/>
    <w:rsid w:val="00147FF9"/>
    <w:rsid w:val="0015068B"/>
    <w:rsid w:val="00151614"/>
    <w:rsid w:val="0015406B"/>
    <w:rsid w:val="0015527B"/>
    <w:rsid w:val="0015579D"/>
    <w:rsid w:val="00156547"/>
    <w:rsid w:val="001569B4"/>
    <w:rsid w:val="00156BCE"/>
    <w:rsid w:val="00156E3A"/>
    <w:rsid w:val="001607CD"/>
    <w:rsid w:val="00160E13"/>
    <w:rsid w:val="00162529"/>
    <w:rsid w:val="001649A5"/>
    <w:rsid w:val="001655E4"/>
    <w:rsid w:val="0016659D"/>
    <w:rsid w:val="00166DC7"/>
    <w:rsid w:val="0016729E"/>
    <w:rsid w:val="00167580"/>
    <w:rsid w:val="00171733"/>
    <w:rsid w:val="001719C7"/>
    <w:rsid w:val="00172D23"/>
    <w:rsid w:val="0017437D"/>
    <w:rsid w:val="001753C7"/>
    <w:rsid w:val="001765DC"/>
    <w:rsid w:val="00176C09"/>
    <w:rsid w:val="00177BB1"/>
    <w:rsid w:val="00177DFF"/>
    <w:rsid w:val="001802BF"/>
    <w:rsid w:val="00180DA4"/>
    <w:rsid w:val="001815DC"/>
    <w:rsid w:val="00181B71"/>
    <w:rsid w:val="00184230"/>
    <w:rsid w:val="00184A2B"/>
    <w:rsid w:val="00186B0D"/>
    <w:rsid w:val="00187ABA"/>
    <w:rsid w:val="00187EED"/>
    <w:rsid w:val="00190C7E"/>
    <w:rsid w:val="00192168"/>
    <w:rsid w:val="00192D8E"/>
    <w:rsid w:val="00192F6F"/>
    <w:rsid w:val="001930FD"/>
    <w:rsid w:val="00195621"/>
    <w:rsid w:val="001963AA"/>
    <w:rsid w:val="0019757B"/>
    <w:rsid w:val="001A1926"/>
    <w:rsid w:val="001A3485"/>
    <w:rsid w:val="001A3834"/>
    <w:rsid w:val="001A3B0A"/>
    <w:rsid w:val="001A3D3E"/>
    <w:rsid w:val="001A4EEA"/>
    <w:rsid w:val="001A7152"/>
    <w:rsid w:val="001A72C0"/>
    <w:rsid w:val="001A74C9"/>
    <w:rsid w:val="001A7872"/>
    <w:rsid w:val="001B0A38"/>
    <w:rsid w:val="001B15F4"/>
    <w:rsid w:val="001B189F"/>
    <w:rsid w:val="001B1A55"/>
    <w:rsid w:val="001B1FCB"/>
    <w:rsid w:val="001B3734"/>
    <w:rsid w:val="001B38B0"/>
    <w:rsid w:val="001B5531"/>
    <w:rsid w:val="001B5E71"/>
    <w:rsid w:val="001B7564"/>
    <w:rsid w:val="001B7856"/>
    <w:rsid w:val="001B7D35"/>
    <w:rsid w:val="001C0223"/>
    <w:rsid w:val="001C0CCC"/>
    <w:rsid w:val="001C1469"/>
    <w:rsid w:val="001C3E2F"/>
    <w:rsid w:val="001C5877"/>
    <w:rsid w:val="001C6C82"/>
    <w:rsid w:val="001C70E0"/>
    <w:rsid w:val="001C7555"/>
    <w:rsid w:val="001D0077"/>
    <w:rsid w:val="001D121C"/>
    <w:rsid w:val="001D176E"/>
    <w:rsid w:val="001D2942"/>
    <w:rsid w:val="001D3237"/>
    <w:rsid w:val="001D3543"/>
    <w:rsid w:val="001D39AB"/>
    <w:rsid w:val="001D4AF6"/>
    <w:rsid w:val="001D5A7C"/>
    <w:rsid w:val="001D6FCC"/>
    <w:rsid w:val="001D7AE7"/>
    <w:rsid w:val="001E07DE"/>
    <w:rsid w:val="001E0908"/>
    <w:rsid w:val="001E09F6"/>
    <w:rsid w:val="001E0AB2"/>
    <w:rsid w:val="001E15D5"/>
    <w:rsid w:val="001E1AFF"/>
    <w:rsid w:val="001E242B"/>
    <w:rsid w:val="001E2ADD"/>
    <w:rsid w:val="001E6F76"/>
    <w:rsid w:val="001F0510"/>
    <w:rsid w:val="001F0890"/>
    <w:rsid w:val="001F09A0"/>
    <w:rsid w:val="001F0F82"/>
    <w:rsid w:val="001F1614"/>
    <w:rsid w:val="001F1AA4"/>
    <w:rsid w:val="001F21A6"/>
    <w:rsid w:val="001F21D1"/>
    <w:rsid w:val="001F27CA"/>
    <w:rsid w:val="001F3482"/>
    <w:rsid w:val="001F3570"/>
    <w:rsid w:val="001F58B3"/>
    <w:rsid w:val="001F5A01"/>
    <w:rsid w:val="001F60A5"/>
    <w:rsid w:val="001F634D"/>
    <w:rsid w:val="001F6B33"/>
    <w:rsid w:val="001F77E6"/>
    <w:rsid w:val="00200DB8"/>
    <w:rsid w:val="00201ACE"/>
    <w:rsid w:val="0020465E"/>
    <w:rsid w:val="00207145"/>
    <w:rsid w:val="00207269"/>
    <w:rsid w:val="00210CA9"/>
    <w:rsid w:val="00211053"/>
    <w:rsid w:val="00211313"/>
    <w:rsid w:val="0021133A"/>
    <w:rsid w:val="00211A02"/>
    <w:rsid w:val="00212A64"/>
    <w:rsid w:val="00212DAB"/>
    <w:rsid w:val="0021303F"/>
    <w:rsid w:val="0021345F"/>
    <w:rsid w:val="002157CB"/>
    <w:rsid w:val="002170E5"/>
    <w:rsid w:val="0021734D"/>
    <w:rsid w:val="00217AFF"/>
    <w:rsid w:val="00217ECD"/>
    <w:rsid w:val="00221C90"/>
    <w:rsid w:val="002243EC"/>
    <w:rsid w:val="0022442D"/>
    <w:rsid w:val="002244C8"/>
    <w:rsid w:val="00224560"/>
    <w:rsid w:val="00226CC2"/>
    <w:rsid w:val="00227950"/>
    <w:rsid w:val="00230631"/>
    <w:rsid w:val="002314DF"/>
    <w:rsid w:val="0023151A"/>
    <w:rsid w:val="00231A34"/>
    <w:rsid w:val="002327B4"/>
    <w:rsid w:val="002329AC"/>
    <w:rsid w:val="0023381E"/>
    <w:rsid w:val="00233B93"/>
    <w:rsid w:val="00235D14"/>
    <w:rsid w:val="00240549"/>
    <w:rsid w:val="00240C90"/>
    <w:rsid w:val="002424D5"/>
    <w:rsid w:val="00242510"/>
    <w:rsid w:val="002428DD"/>
    <w:rsid w:val="0024320A"/>
    <w:rsid w:val="00243878"/>
    <w:rsid w:val="0024482B"/>
    <w:rsid w:val="00244F44"/>
    <w:rsid w:val="00245B84"/>
    <w:rsid w:val="00246C46"/>
    <w:rsid w:val="00247A14"/>
    <w:rsid w:val="002514AD"/>
    <w:rsid w:val="002519A7"/>
    <w:rsid w:val="00251B78"/>
    <w:rsid w:val="00253152"/>
    <w:rsid w:val="00254317"/>
    <w:rsid w:val="002547C1"/>
    <w:rsid w:val="002558FE"/>
    <w:rsid w:val="00256799"/>
    <w:rsid w:val="0026093C"/>
    <w:rsid w:val="00261312"/>
    <w:rsid w:val="00261470"/>
    <w:rsid w:val="00261657"/>
    <w:rsid w:val="002616A2"/>
    <w:rsid w:val="00264320"/>
    <w:rsid w:val="0026441E"/>
    <w:rsid w:val="002650AD"/>
    <w:rsid w:val="002656E6"/>
    <w:rsid w:val="00265F9C"/>
    <w:rsid w:val="002667B0"/>
    <w:rsid w:val="002668AD"/>
    <w:rsid w:val="00266FF8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8E1"/>
    <w:rsid w:val="00273BAD"/>
    <w:rsid w:val="00273DEE"/>
    <w:rsid w:val="002744FC"/>
    <w:rsid w:val="0027575F"/>
    <w:rsid w:val="00275CEB"/>
    <w:rsid w:val="0028024F"/>
    <w:rsid w:val="00280DDA"/>
    <w:rsid w:val="00280ECD"/>
    <w:rsid w:val="002826D8"/>
    <w:rsid w:val="00282B3F"/>
    <w:rsid w:val="00284E09"/>
    <w:rsid w:val="002859F9"/>
    <w:rsid w:val="00290088"/>
    <w:rsid w:val="00290CA8"/>
    <w:rsid w:val="00292271"/>
    <w:rsid w:val="0029255F"/>
    <w:rsid w:val="0029263E"/>
    <w:rsid w:val="00292CFC"/>
    <w:rsid w:val="0029311D"/>
    <w:rsid w:val="00293C22"/>
    <w:rsid w:val="00294614"/>
    <w:rsid w:val="00295183"/>
    <w:rsid w:val="0029562C"/>
    <w:rsid w:val="00296A82"/>
    <w:rsid w:val="00296D96"/>
    <w:rsid w:val="002A1414"/>
    <w:rsid w:val="002A20C5"/>
    <w:rsid w:val="002A221E"/>
    <w:rsid w:val="002A234F"/>
    <w:rsid w:val="002A270F"/>
    <w:rsid w:val="002A2D3C"/>
    <w:rsid w:val="002A366C"/>
    <w:rsid w:val="002A4987"/>
    <w:rsid w:val="002A5009"/>
    <w:rsid w:val="002A5501"/>
    <w:rsid w:val="002A5E5A"/>
    <w:rsid w:val="002A66F1"/>
    <w:rsid w:val="002A6E48"/>
    <w:rsid w:val="002B0B16"/>
    <w:rsid w:val="002B10E7"/>
    <w:rsid w:val="002B1A94"/>
    <w:rsid w:val="002B2247"/>
    <w:rsid w:val="002B2E1E"/>
    <w:rsid w:val="002B3986"/>
    <w:rsid w:val="002B3B3E"/>
    <w:rsid w:val="002B40D2"/>
    <w:rsid w:val="002B4491"/>
    <w:rsid w:val="002B5AB3"/>
    <w:rsid w:val="002B7220"/>
    <w:rsid w:val="002B7967"/>
    <w:rsid w:val="002C0315"/>
    <w:rsid w:val="002C1A9D"/>
    <w:rsid w:val="002C2595"/>
    <w:rsid w:val="002C2811"/>
    <w:rsid w:val="002C389F"/>
    <w:rsid w:val="002C3B99"/>
    <w:rsid w:val="002C5A13"/>
    <w:rsid w:val="002C603A"/>
    <w:rsid w:val="002C7500"/>
    <w:rsid w:val="002C755D"/>
    <w:rsid w:val="002C78CB"/>
    <w:rsid w:val="002D0229"/>
    <w:rsid w:val="002D0E2B"/>
    <w:rsid w:val="002D1AD2"/>
    <w:rsid w:val="002D2A2C"/>
    <w:rsid w:val="002D57C1"/>
    <w:rsid w:val="002D7893"/>
    <w:rsid w:val="002D7B0D"/>
    <w:rsid w:val="002E22D6"/>
    <w:rsid w:val="002E276E"/>
    <w:rsid w:val="002E3CA3"/>
    <w:rsid w:val="002E3EE6"/>
    <w:rsid w:val="002E5C08"/>
    <w:rsid w:val="002E7D20"/>
    <w:rsid w:val="002F059E"/>
    <w:rsid w:val="002F2214"/>
    <w:rsid w:val="002F28B2"/>
    <w:rsid w:val="002F29A5"/>
    <w:rsid w:val="002F2AA4"/>
    <w:rsid w:val="002F3418"/>
    <w:rsid w:val="002F35F9"/>
    <w:rsid w:val="002F5B73"/>
    <w:rsid w:val="002F77E8"/>
    <w:rsid w:val="00300AD4"/>
    <w:rsid w:val="00301D63"/>
    <w:rsid w:val="00302367"/>
    <w:rsid w:val="00303788"/>
    <w:rsid w:val="00305D88"/>
    <w:rsid w:val="00306331"/>
    <w:rsid w:val="003069C9"/>
    <w:rsid w:val="00307416"/>
    <w:rsid w:val="0031111A"/>
    <w:rsid w:val="00312C18"/>
    <w:rsid w:val="00313077"/>
    <w:rsid w:val="00313F21"/>
    <w:rsid w:val="003144F8"/>
    <w:rsid w:val="003147D7"/>
    <w:rsid w:val="003149DB"/>
    <w:rsid w:val="00315461"/>
    <w:rsid w:val="003161E0"/>
    <w:rsid w:val="003163E5"/>
    <w:rsid w:val="00316B43"/>
    <w:rsid w:val="0031784A"/>
    <w:rsid w:val="00321547"/>
    <w:rsid w:val="00322B73"/>
    <w:rsid w:val="003231A1"/>
    <w:rsid w:val="003252D0"/>
    <w:rsid w:val="003265CE"/>
    <w:rsid w:val="00327974"/>
    <w:rsid w:val="00330234"/>
    <w:rsid w:val="0033129A"/>
    <w:rsid w:val="00331628"/>
    <w:rsid w:val="00332147"/>
    <w:rsid w:val="003331F4"/>
    <w:rsid w:val="00333780"/>
    <w:rsid w:val="00333855"/>
    <w:rsid w:val="003340FE"/>
    <w:rsid w:val="00334390"/>
    <w:rsid w:val="00334BCC"/>
    <w:rsid w:val="00335F3C"/>
    <w:rsid w:val="00336822"/>
    <w:rsid w:val="00337327"/>
    <w:rsid w:val="00337408"/>
    <w:rsid w:val="00337C65"/>
    <w:rsid w:val="00337D3F"/>
    <w:rsid w:val="003408A0"/>
    <w:rsid w:val="003422D3"/>
    <w:rsid w:val="00344784"/>
    <w:rsid w:val="00344837"/>
    <w:rsid w:val="003451F5"/>
    <w:rsid w:val="00345D77"/>
    <w:rsid w:val="00347A1C"/>
    <w:rsid w:val="00347D53"/>
    <w:rsid w:val="003528BD"/>
    <w:rsid w:val="00352E4C"/>
    <w:rsid w:val="00352FBB"/>
    <w:rsid w:val="00353308"/>
    <w:rsid w:val="003537B2"/>
    <w:rsid w:val="00353B0E"/>
    <w:rsid w:val="00353EF8"/>
    <w:rsid w:val="00354F69"/>
    <w:rsid w:val="00356308"/>
    <w:rsid w:val="003607F0"/>
    <w:rsid w:val="00361495"/>
    <w:rsid w:val="0036208F"/>
    <w:rsid w:val="00362143"/>
    <w:rsid w:val="00362DF8"/>
    <w:rsid w:val="00364112"/>
    <w:rsid w:val="003642C9"/>
    <w:rsid w:val="00364DAB"/>
    <w:rsid w:val="0036526A"/>
    <w:rsid w:val="00365994"/>
    <w:rsid w:val="0036623B"/>
    <w:rsid w:val="0037030A"/>
    <w:rsid w:val="00371D90"/>
    <w:rsid w:val="00374FD1"/>
    <w:rsid w:val="0037559E"/>
    <w:rsid w:val="00375F09"/>
    <w:rsid w:val="00375FC1"/>
    <w:rsid w:val="00376605"/>
    <w:rsid w:val="00376669"/>
    <w:rsid w:val="0037694A"/>
    <w:rsid w:val="00376AF8"/>
    <w:rsid w:val="00377766"/>
    <w:rsid w:val="0037798D"/>
    <w:rsid w:val="003818A8"/>
    <w:rsid w:val="00381A27"/>
    <w:rsid w:val="00381A79"/>
    <w:rsid w:val="00382779"/>
    <w:rsid w:val="003828BA"/>
    <w:rsid w:val="003835CA"/>
    <w:rsid w:val="00384A94"/>
    <w:rsid w:val="00384C81"/>
    <w:rsid w:val="00384D15"/>
    <w:rsid w:val="00384D58"/>
    <w:rsid w:val="00384EF3"/>
    <w:rsid w:val="00385507"/>
    <w:rsid w:val="00385710"/>
    <w:rsid w:val="00385A93"/>
    <w:rsid w:val="003863BA"/>
    <w:rsid w:val="00386A6D"/>
    <w:rsid w:val="00386D13"/>
    <w:rsid w:val="00387235"/>
    <w:rsid w:val="003876A4"/>
    <w:rsid w:val="00387CA1"/>
    <w:rsid w:val="00391A74"/>
    <w:rsid w:val="00392D8A"/>
    <w:rsid w:val="00395CB6"/>
    <w:rsid w:val="00397D2C"/>
    <w:rsid w:val="003A01B3"/>
    <w:rsid w:val="003A040A"/>
    <w:rsid w:val="003A058E"/>
    <w:rsid w:val="003A0F54"/>
    <w:rsid w:val="003A1EEA"/>
    <w:rsid w:val="003A2FD1"/>
    <w:rsid w:val="003A3661"/>
    <w:rsid w:val="003A4A7C"/>
    <w:rsid w:val="003A4C15"/>
    <w:rsid w:val="003A664F"/>
    <w:rsid w:val="003A6FB3"/>
    <w:rsid w:val="003A71C8"/>
    <w:rsid w:val="003B0033"/>
    <w:rsid w:val="003B0325"/>
    <w:rsid w:val="003B0E34"/>
    <w:rsid w:val="003B2C0B"/>
    <w:rsid w:val="003B3D4E"/>
    <w:rsid w:val="003B3FC7"/>
    <w:rsid w:val="003B4FE5"/>
    <w:rsid w:val="003C0892"/>
    <w:rsid w:val="003C08A0"/>
    <w:rsid w:val="003C3658"/>
    <w:rsid w:val="003C53CA"/>
    <w:rsid w:val="003C6240"/>
    <w:rsid w:val="003D32B9"/>
    <w:rsid w:val="003D421D"/>
    <w:rsid w:val="003D4522"/>
    <w:rsid w:val="003D4BB0"/>
    <w:rsid w:val="003D4F16"/>
    <w:rsid w:val="003D6762"/>
    <w:rsid w:val="003D6AD1"/>
    <w:rsid w:val="003D734A"/>
    <w:rsid w:val="003E3910"/>
    <w:rsid w:val="003E3A35"/>
    <w:rsid w:val="003E422E"/>
    <w:rsid w:val="003E5554"/>
    <w:rsid w:val="003E5FC3"/>
    <w:rsid w:val="003E61AE"/>
    <w:rsid w:val="003E69E7"/>
    <w:rsid w:val="003E7274"/>
    <w:rsid w:val="003E74A8"/>
    <w:rsid w:val="003F0E8D"/>
    <w:rsid w:val="003F119F"/>
    <w:rsid w:val="003F1221"/>
    <w:rsid w:val="003F1820"/>
    <w:rsid w:val="003F1968"/>
    <w:rsid w:val="003F1C09"/>
    <w:rsid w:val="003F289B"/>
    <w:rsid w:val="003F2E5F"/>
    <w:rsid w:val="003F2F86"/>
    <w:rsid w:val="003F3194"/>
    <w:rsid w:val="003F3364"/>
    <w:rsid w:val="003F36CD"/>
    <w:rsid w:val="003F48A9"/>
    <w:rsid w:val="003F671C"/>
    <w:rsid w:val="003F6DA4"/>
    <w:rsid w:val="003F6E4C"/>
    <w:rsid w:val="003F7821"/>
    <w:rsid w:val="00400068"/>
    <w:rsid w:val="00400D20"/>
    <w:rsid w:val="004010A1"/>
    <w:rsid w:val="00401870"/>
    <w:rsid w:val="004021FD"/>
    <w:rsid w:val="004027AD"/>
    <w:rsid w:val="00402843"/>
    <w:rsid w:val="00402FCA"/>
    <w:rsid w:val="0040368E"/>
    <w:rsid w:val="0040392D"/>
    <w:rsid w:val="00403EB4"/>
    <w:rsid w:val="004047FB"/>
    <w:rsid w:val="004058AA"/>
    <w:rsid w:val="00406087"/>
    <w:rsid w:val="004060B7"/>
    <w:rsid w:val="0040749A"/>
    <w:rsid w:val="00407DD9"/>
    <w:rsid w:val="00411350"/>
    <w:rsid w:val="004132EA"/>
    <w:rsid w:val="004134E0"/>
    <w:rsid w:val="00413730"/>
    <w:rsid w:val="0041431C"/>
    <w:rsid w:val="00416C32"/>
    <w:rsid w:val="004178B0"/>
    <w:rsid w:val="00420B51"/>
    <w:rsid w:val="00421B4E"/>
    <w:rsid w:val="0042240D"/>
    <w:rsid w:val="00422F66"/>
    <w:rsid w:val="0042348C"/>
    <w:rsid w:val="00424D0D"/>
    <w:rsid w:val="004259F2"/>
    <w:rsid w:val="00430A83"/>
    <w:rsid w:val="00430CF4"/>
    <w:rsid w:val="00431D0D"/>
    <w:rsid w:val="00431EAA"/>
    <w:rsid w:val="00432A88"/>
    <w:rsid w:val="00433E4B"/>
    <w:rsid w:val="0043583D"/>
    <w:rsid w:val="004365D7"/>
    <w:rsid w:val="00436D41"/>
    <w:rsid w:val="00437221"/>
    <w:rsid w:val="00437AA7"/>
    <w:rsid w:val="0044210E"/>
    <w:rsid w:val="00442E14"/>
    <w:rsid w:val="00444292"/>
    <w:rsid w:val="00444AF3"/>
    <w:rsid w:val="00444E2F"/>
    <w:rsid w:val="0044520E"/>
    <w:rsid w:val="004459E4"/>
    <w:rsid w:val="00445DF6"/>
    <w:rsid w:val="00446170"/>
    <w:rsid w:val="00450783"/>
    <w:rsid w:val="004509E6"/>
    <w:rsid w:val="00450AD6"/>
    <w:rsid w:val="004514E2"/>
    <w:rsid w:val="004535E5"/>
    <w:rsid w:val="00453BE7"/>
    <w:rsid w:val="0045465B"/>
    <w:rsid w:val="00455B3B"/>
    <w:rsid w:val="00455E1D"/>
    <w:rsid w:val="00456AF1"/>
    <w:rsid w:val="0045739F"/>
    <w:rsid w:val="0045747D"/>
    <w:rsid w:val="00457CCD"/>
    <w:rsid w:val="0046028B"/>
    <w:rsid w:val="00461369"/>
    <w:rsid w:val="004615CC"/>
    <w:rsid w:val="00461C6B"/>
    <w:rsid w:val="004622C6"/>
    <w:rsid w:val="004623BE"/>
    <w:rsid w:val="00463D9F"/>
    <w:rsid w:val="00463FBC"/>
    <w:rsid w:val="004646C5"/>
    <w:rsid w:val="00464A18"/>
    <w:rsid w:val="00465305"/>
    <w:rsid w:val="00465438"/>
    <w:rsid w:val="00466816"/>
    <w:rsid w:val="004705C7"/>
    <w:rsid w:val="00471C14"/>
    <w:rsid w:val="00472DB9"/>
    <w:rsid w:val="00473029"/>
    <w:rsid w:val="0047394C"/>
    <w:rsid w:val="00474A46"/>
    <w:rsid w:val="00474E4B"/>
    <w:rsid w:val="004755A1"/>
    <w:rsid w:val="00475B57"/>
    <w:rsid w:val="00475CF8"/>
    <w:rsid w:val="0048003D"/>
    <w:rsid w:val="0048124A"/>
    <w:rsid w:val="00481590"/>
    <w:rsid w:val="004817BC"/>
    <w:rsid w:val="00481EC3"/>
    <w:rsid w:val="00481EE8"/>
    <w:rsid w:val="00481EF6"/>
    <w:rsid w:val="00481F3B"/>
    <w:rsid w:val="004827EA"/>
    <w:rsid w:val="00482E1B"/>
    <w:rsid w:val="00486362"/>
    <w:rsid w:val="00487E59"/>
    <w:rsid w:val="0049072B"/>
    <w:rsid w:val="0049123B"/>
    <w:rsid w:val="00491A7F"/>
    <w:rsid w:val="0049254C"/>
    <w:rsid w:val="00492FF3"/>
    <w:rsid w:val="004935DA"/>
    <w:rsid w:val="004939C4"/>
    <w:rsid w:val="0049591A"/>
    <w:rsid w:val="004966B7"/>
    <w:rsid w:val="004A211A"/>
    <w:rsid w:val="004A235A"/>
    <w:rsid w:val="004A2A28"/>
    <w:rsid w:val="004A4FD7"/>
    <w:rsid w:val="004A501B"/>
    <w:rsid w:val="004A5664"/>
    <w:rsid w:val="004A5797"/>
    <w:rsid w:val="004A587B"/>
    <w:rsid w:val="004A5930"/>
    <w:rsid w:val="004A5C35"/>
    <w:rsid w:val="004A6B50"/>
    <w:rsid w:val="004B0052"/>
    <w:rsid w:val="004B03FF"/>
    <w:rsid w:val="004B048F"/>
    <w:rsid w:val="004B15D4"/>
    <w:rsid w:val="004B1D16"/>
    <w:rsid w:val="004B22CA"/>
    <w:rsid w:val="004B23BC"/>
    <w:rsid w:val="004B262A"/>
    <w:rsid w:val="004B294E"/>
    <w:rsid w:val="004B2C70"/>
    <w:rsid w:val="004B6DCB"/>
    <w:rsid w:val="004C04C4"/>
    <w:rsid w:val="004C0F37"/>
    <w:rsid w:val="004C1230"/>
    <w:rsid w:val="004C1BFF"/>
    <w:rsid w:val="004C1EB7"/>
    <w:rsid w:val="004C34CA"/>
    <w:rsid w:val="004C753E"/>
    <w:rsid w:val="004C7717"/>
    <w:rsid w:val="004C7E02"/>
    <w:rsid w:val="004D141D"/>
    <w:rsid w:val="004D1CDB"/>
    <w:rsid w:val="004D282F"/>
    <w:rsid w:val="004D34E3"/>
    <w:rsid w:val="004D3650"/>
    <w:rsid w:val="004D3EE4"/>
    <w:rsid w:val="004D50F2"/>
    <w:rsid w:val="004D5F4A"/>
    <w:rsid w:val="004D624E"/>
    <w:rsid w:val="004D6FD5"/>
    <w:rsid w:val="004D7C96"/>
    <w:rsid w:val="004D7DB7"/>
    <w:rsid w:val="004E2470"/>
    <w:rsid w:val="004E2EB7"/>
    <w:rsid w:val="004E375B"/>
    <w:rsid w:val="004E3D98"/>
    <w:rsid w:val="004E402B"/>
    <w:rsid w:val="004E430E"/>
    <w:rsid w:val="004E494B"/>
    <w:rsid w:val="004E4C51"/>
    <w:rsid w:val="004E4DBE"/>
    <w:rsid w:val="004E5FC9"/>
    <w:rsid w:val="004E694C"/>
    <w:rsid w:val="004E6AB6"/>
    <w:rsid w:val="004E6CCE"/>
    <w:rsid w:val="004F0712"/>
    <w:rsid w:val="004F0D43"/>
    <w:rsid w:val="004F3167"/>
    <w:rsid w:val="004F3480"/>
    <w:rsid w:val="004F5AE0"/>
    <w:rsid w:val="004F6CEC"/>
    <w:rsid w:val="0050001C"/>
    <w:rsid w:val="0050115B"/>
    <w:rsid w:val="00501D5B"/>
    <w:rsid w:val="00501E07"/>
    <w:rsid w:val="005026D1"/>
    <w:rsid w:val="00503001"/>
    <w:rsid w:val="00503810"/>
    <w:rsid w:val="0050394D"/>
    <w:rsid w:val="00504DD5"/>
    <w:rsid w:val="00507124"/>
    <w:rsid w:val="00507270"/>
    <w:rsid w:val="0051183F"/>
    <w:rsid w:val="00511D6E"/>
    <w:rsid w:val="005121E4"/>
    <w:rsid w:val="0051254F"/>
    <w:rsid w:val="005129BA"/>
    <w:rsid w:val="00514AE5"/>
    <w:rsid w:val="00514D8E"/>
    <w:rsid w:val="005154D5"/>
    <w:rsid w:val="005159EC"/>
    <w:rsid w:val="00515A2B"/>
    <w:rsid w:val="00515A95"/>
    <w:rsid w:val="00516DAE"/>
    <w:rsid w:val="00516FF5"/>
    <w:rsid w:val="005207CA"/>
    <w:rsid w:val="00520BCE"/>
    <w:rsid w:val="00520DF8"/>
    <w:rsid w:val="005211F4"/>
    <w:rsid w:val="00522BF8"/>
    <w:rsid w:val="005238B0"/>
    <w:rsid w:val="00523AD9"/>
    <w:rsid w:val="00523BAD"/>
    <w:rsid w:val="00523C36"/>
    <w:rsid w:val="00523D63"/>
    <w:rsid w:val="0052406F"/>
    <w:rsid w:val="005243FC"/>
    <w:rsid w:val="0052528F"/>
    <w:rsid w:val="005254BF"/>
    <w:rsid w:val="00525F69"/>
    <w:rsid w:val="00526FB5"/>
    <w:rsid w:val="005301D2"/>
    <w:rsid w:val="00530F39"/>
    <w:rsid w:val="00532273"/>
    <w:rsid w:val="005341BA"/>
    <w:rsid w:val="0053475B"/>
    <w:rsid w:val="005354F4"/>
    <w:rsid w:val="00535B45"/>
    <w:rsid w:val="00535BC2"/>
    <w:rsid w:val="00535FC8"/>
    <w:rsid w:val="00536E85"/>
    <w:rsid w:val="00537CD2"/>
    <w:rsid w:val="0054028A"/>
    <w:rsid w:val="00541CAB"/>
    <w:rsid w:val="00541EA8"/>
    <w:rsid w:val="005426B2"/>
    <w:rsid w:val="005450C5"/>
    <w:rsid w:val="005469DB"/>
    <w:rsid w:val="00546CA7"/>
    <w:rsid w:val="00546D50"/>
    <w:rsid w:val="005474AF"/>
    <w:rsid w:val="00551EE5"/>
    <w:rsid w:val="00552AE7"/>
    <w:rsid w:val="00553361"/>
    <w:rsid w:val="00553774"/>
    <w:rsid w:val="00554F51"/>
    <w:rsid w:val="00555A31"/>
    <w:rsid w:val="0055658B"/>
    <w:rsid w:val="0056100D"/>
    <w:rsid w:val="005612C7"/>
    <w:rsid w:val="005619DF"/>
    <w:rsid w:val="00563511"/>
    <w:rsid w:val="00563A4B"/>
    <w:rsid w:val="00564CD8"/>
    <w:rsid w:val="0056517A"/>
    <w:rsid w:val="0056535C"/>
    <w:rsid w:val="00566975"/>
    <w:rsid w:val="005703C4"/>
    <w:rsid w:val="0057098F"/>
    <w:rsid w:val="00570D9E"/>
    <w:rsid w:val="00570FF0"/>
    <w:rsid w:val="00572DDF"/>
    <w:rsid w:val="005743F7"/>
    <w:rsid w:val="00575731"/>
    <w:rsid w:val="00576840"/>
    <w:rsid w:val="00576889"/>
    <w:rsid w:val="00576C50"/>
    <w:rsid w:val="00576FAE"/>
    <w:rsid w:val="0057767E"/>
    <w:rsid w:val="005800F5"/>
    <w:rsid w:val="005806EF"/>
    <w:rsid w:val="005816B4"/>
    <w:rsid w:val="00581B80"/>
    <w:rsid w:val="00581D27"/>
    <w:rsid w:val="00581D58"/>
    <w:rsid w:val="005839AF"/>
    <w:rsid w:val="00585C63"/>
    <w:rsid w:val="00587F53"/>
    <w:rsid w:val="0059080E"/>
    <w:rsid w:val="00590831"/>
    <w:rsid w:val="00591F50"/>
    <w:rsid w:val="005923C6"/>
    <w:rsid w:val="00593B09"/>
    <w:rsid w:val="00594C76"/>
    <w:rsid w:val="00595B97"/>
    <w:rsid w:val="00595FDC"/>
    <w:rsid w:val="005965BB"/>
    <w:rsid w:val="00596672"/>
    <w:rsid w:val="0059723F"/>
    <w:rsid w:val="0059730A"/>
    <w:rsid w:val="00597CC5"/>
    <w:rsid w:val="005A0EB4"/>
    <w:rsid w:val="005A152A"/>
    <w:rsid w:val="005A19AA"/>
    <w:rsid w:val="005A268D"/>
    <w:rsid w:val="005A2CE8"/>
    <w:rsid w:val="005A346B"/>
    <w:rsid w:val="005A352F"/>
    <w:rsid w:val="005A35D8"/>
    <w:rsid w:val="005A368E"/>
    <w:rsid w:val="005A39D3"/>
    <w:rsid w:val="005A3CFA"/>
    <w:rsid w:val="005A4C09"/>
    <w:rsid w:val="005A67A1"/>
    <w:rsid w:val="005B0610"/>
    <w:rsid w:val="005B20EB"/>
    <w:rsid w:val="005B30BB"/>
    <w:rsid w:val="005B3B79"/>
    <w:rsid w:val="005B4A04"/>
    <w:rsid w:val="005B4A87"/>
    <w:rsid w:val="005B50D3"/>
    <w:rsid w:val="005B5166"/>
    <w:rsid w:val="005B62E7"/>
    <w:rsid w:val="005B76BA"/>
    <w:rsid w:val="005C1577"/>
    <w:rsid w:val="005C1B60"/>
    <w:rsid w:val="005C3266"/>
    <w:rsid w:val="005C33CC"/>
    <w:rsid w:val="005C4628"/>
    <w:rsid w:val="005C4846"/>
    <w:rsid w:val="005C7F9C"/>
    <w:rsid w:val="005D14A6"/>
    <w:rsid w:val="005D446E"/>
    <w:rsid w:val="005D45AA"/>
    <w:rsid w:val="005D65EA"/>
    <w:rsid w:val="005D743E"/>
    <w:rsid w:val="005E004D"/>
    <w:rsid w:val="005E0D14"/>
    <w:rsid w:val="005E10CC"/>
    <w:rsid w:val="005E190B"/>
    <w:rsid w:val="005E1B4A"/>
    <w:rsid w:val="005E2ABE"/>
    <w:rsid w:val="005E2CB6"/>
    <w:rsid w:val="005E35EC"/>
    <w:rsid w:val="005E3DF2"/>
    <w:rsid w:val="005E4B20"/>
    <w:rsid w:val="005E5996"/>
    <w:rsid w:val="005E630E"/>
    <w:rsid w:val="005E7107"/>
    <w:rsid w:val="005E7F8C"/>
    <w:rsid w:val="005F047D"/>
    <w:rsid w:val="005F0F29"/>
    <w:rsid w:val="005F17FA"/>
    <w:rsid w:val="005F4AB6"/>
    <w:rsid w:val="005F536D"/>
    <w:rsid w:val="005F65F4"/>
    <w:rsid w:val="005F7387"/>
    <w:rsid w:val="00600554"/>
    <w:rsid w:val="006006A5"/>
    <w:rsid w:val="006030E4"/>
    <w:rsid w:val="00603E17"/>
    <w:rsid w:val="00604305"/>
    <w:rsid w:val="00604E7D"/>
    <w:rsid w:val="00605E71"/>
    <w:rsid w:val="00607029"/>
    <w:rsid w:val="006100A7"/>
    <w:rsid w:val="0061011C"/>
    <w:rsid w:val="006110B4"/>
    <w:rsid w:val="00611503"/>
    <w:rsid w:val="006123C6"/>
    <w:rsid w:val="00614A7B"/>
    <w:rsid w:val="00614BA8"/>
    <w:rsid w:val="00614DD9"/>
    <w:rsid w:val="0061599B"/>
    <w:rsid w:val="006205F0"/>
    <w:rsid w:val="00620D3A"/>
    <w:rsid w:val="00621115"/>
    <w:rsid w:val="00621899"/>
    <w:rsid w:val="006222AE"/>
    <w:rsid w:val="006225B3"/>
    <w:rsid w:val="00622C4E"/>
    <w:rsid w:val="0062307A"/>
    <w:rsid w:val="0062328F"/>
    <w:rsid w:val="0062420F"/>
    <w:rsid w:val="00625256"/>
    <w:rsid w:val="00625D4B"/>
    <w:rsid w:val="006270E7"/>
    <w:rsid w:val="006278A5"/>
    <w:rsid w:val="006301EC"/>
    <w:rsid w:val="00631989"/>
    <w:rsid w:val="00632566"/>
    <w:rsid w:val="00632A21"/>
    <w:rsid w:val="00632F17"/>
    <w:rsid w:val="00633330"/>
    <w:rsid w:val="006334B1"/>
    <w:rsid w:val="00633891"/>
    <w:rsid w:val="0063507A"/>
    <w:rsid w:val="00635591"/>
    <w:rsid w:val="006356E0"/>
    <w:rsid w:val="0063577C"/>
    <w:rsid w:val="006362A2"/>
    <w:rsid w:val="006377C3"/>
    <w:rsid w:val="00637F1A"/>
    <w:rsid w:val="0064058B"/>
    <w:rsid w:val="00640FC5"/>
    <w:rsid w:val="00641920"/>
    <w:rsid w:val="00644CA6"/>
    <w:rsid w:val="0064522C"/>
    <w:rsid w:val="00645544"/>
    <w:rsid w:val="00645C76"/>
    <w:rsid w:val="006473ED"/>
    <w:rsid w:val="00647691"/>
    <w:rsid w:val="006518DD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D5C"/>
    <w:rsid w:val="00656ACF"/>
    <w:rsid w:val="00657233"/>
    <w:rsid w:val="006579A4"/>
    <w:rsid w:val="006579D8"/>
    <w:rsid w:val="00662025"/>
    <w:rsid w:val="0066255C"/>
    <w:rsid w:val="006632AF"/>
    <w:rsid w:val="006640FF"/>
    <w:rsid w:val="00666565"/>
    <w:rsid w:val="006669B4"/>
    <w:rsid w:val="0066724A"/>
    <w:rsid w:val="006677D8"/>
    <w:rsid w:val="00667833"/>
    <w:rsid w:val="00671327"/>
    <w:rsid w:val="006733FC"/>
    <w:rsid w:val="006735F0"/>
    <w:rsid w:val="00673CED"/>
    <w:rsid w:val="00674577"/>
    <w:rsid w:val="006748C3"/>
    <w:rsid w:val="00674F50"/>
    <w:rsid w:val="006763A3"/>
    <w:rsid w:val="006766D6"/>
    <w:rsid w:val="0068049B"/>
    <w:rsid w:val="00680575"/>
    <w:rsid w:val="00680D5A"/>
    <w:rsid w:val="00681C8D"/>
    <w:rsid w:val="00681F89"/>
    <w:rsid w:val="00682C7D"/>
    <w:rsid w:val="00684FE0"/>
    <w:rsid w:val="0068662F"/>
    <w:rsid w:val="006873A8"/>
    <w:rsid w:val="00687889"/>
    <w:rsid w:val="006879C3"/>
    <w:rsid w:val="006912D6"/>
    <w:rsid w:val="00691372"/>
    <w:rsid w:val="00691F58"/>
    <w:rsid w:val="006922CC"/>
    <w:rsid w:val="006927F2"/>
    <w:rsid w:val="00693456"/>
    <w:rsid w:val="00695234"/>
    <w:rsid w:val="006959A5"/>
    <w:rsid w:val="00695E38"/>
    <w:rsid w:val="00696163"/>
    <w:rsid w:val="0069626B"/>
    <w:rsid w:val="006A083D"/>
    <w:rsid w:val="006A0883"/>
    <w:rsid w:val="006A09E5"/>
    <w:rsid w:val="006A0B04"/>
    <w:rsid w:val="006A15CB"/>
    <w:rsid w:val="006A1D14"/>
    <w:rsid w:val="006A1DBA"/>
    <w:rsid w:val="006A310A"/>
    <w:rsid w:val="006A37C1"/>
    <w:rsid w:val="006A3816"/>
    <w:rsid w:val="006A44AD"/>
    <w:rsid w:val="006A4F25"/>
    <w:rsid w:val="006B084E"/>
    <w:rsid w:val="006B09F3"/>
    <w:rsid w:val="006B177F"/>
    <w:rsid w:val="006B35AE"/>
    <w:rsid w:val="006B3A81"/>
    <w:rsid w:val="006B48B3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77A8"/>
    <w:rsid w:val="006B78E3"/>
    <w:rsid w:val="006B7CC7"/>
    <w:rsid w:val="006C188A"/>
    <w:rsid w:val="006C358B"/>
    <w:rsid w:val="006C38DB"/>
    <w:rsid w:val="006C3A80"/>
    <w:rsid w:val="006C3BC0"/>
    <w:rsid w:val="006C57AF"/>
    <w:rsid w:val="006C69C4"/>
    <w:rsid w:val="006C7513"/>
    <w:rsid w:val="006D0280"/>
    <w:rsid w:val="006D0CBC"/>
    <w:rsid w:val="006D1017"/>
    <w:rsid w:val="006D15B4"/>
    <w:rsid w:val="006D16AE"/>
    <w:rsid w:val="006D33DF"/>
    <w:rsid w:val="006D358B"/>
    <w:rsid w:val="006D5483"/>
    <w:rsid w:val="006D58C0"/>
    <w:rsid w:val="006D5B7B"/>
    <w:rsid w:val="006D5DA2"/>
    <w:rsid w:val="006D7769"/>
    <w:rsid w:val="006E1062"/>
    <w:rsid w:val="006E146B"/>
    <w:rsid w:val="006E14FF"/>
    <w:rsid w:val="006E18BE"/>
    <w:rsid w:val="006E1A9C"/>
    <w:rsid w:val="006E2E9A"/>
    <w:rsid w:val="006E3B31"/>
    <w:rsid w:val="006E3EE3"/>
    <w:rsid w:val="006E716E"/>
    <w:rsid w:val="006E7CAB"/>
    <w:rsid w:val="006F1CFF"/>
    <w:rsid w:val="006F3823"/>
    <w:rsid w:val="006F3A91"/>
    <w:rsid w:val="006F472E"/>
    <w:rsid w:val="006F4797"/>
    <w:rsid w:val="006F72E0"/>
    <w:rsid w:val="006F7A8D"/>
    <w:rsid w:val="007000E7"/>
    <w:rsid w:val="007007BC"/>
    <w:rsid w:val="00701E41"/>
    <w:rsid w:val="0070279A"/>
    <w:rsid w:val="00702962"/>
    <w:rsid w:val="007029E8"/>
    <w:rsid w:val="00702CC6"/>
    <w:rsid w:val="007032B5"/>
    <w:rsid w:val="0070341E"/>
    <w:rsid w:val="00703AB0"/>
    <w:rsid w:val="00703C46"/>
    <w:rsid w:val="007064E9"/>
    <w:rsid w:val="00706D14"/>
    <w:rsid w:val="00707B41"/>
    <w:rsid w:val="00707BCC"/>
    <w:rsid w:val="00710039"/>
    <w:rsid w:val="0071054F"/>
    <w:rsid w:val="007107EB"/>
    <w:rsid w:val="007116BD"/>
    <w:rsid w:val="00713A54"/>
    <w:rsid w:val="00713A96"/>
    <w:rsid w:val="00713DA2"/>
    <w:rsid w:val="00714B09"/>
    <w:rsid w:val="00716451"/>
    <w:rsid w:val="00716B4B"/>
    <w:rsid w:val="00716F0C"/>
    <w:rsid w:val="00717581"/>
    <w:rsid w:val="00720240"/>
    <w:rsid w:val="007202FC"/>
    <w:rsid w:val="007210B1"/>
    <w:rsid w:val="00721111"/>
    <w:rsid w:val="007214BC"/>
    <w:rsid w:val="00721ACD"/>
    <w:rsid w:val="0072263D"/>
    <w:rsid w:val="007227BE"/>
    <w:rsid w:val="007239CB"/>
    <w:rsid w:val="00723B15"/>
    <w:rsid w:val="00724555"/>
    <w:rsid w:val="00725154"/>
    <w:rsid w:val="00726302"/>
    <w:rsid w:val="00727833"/>
    <w:rsid w:val="0072788E"/>
    <w:rsid w:val="00730CE9"/>
    <w:rsid w:val="0073150D"/>
    <w:rsid w:val="00732327"/>
    <w:rsid w:val="00732657"/>
    <w:rsid w:val="00733B4D"/>
    <w:rsid w:val="007346B0"/>
    <w:rsid w:val="00734A42"/>
    <w:rsid w:val="00735AE7"/>
    <w:rsid w:val="00735B33"/>
    <w:rsid w:val="007370F4"/>
    <w:rsid w:val="007371F1"/>
    <w:rsid w:val="007377E0"/>
    <w:rsid w:val="00737CFF"/>
    <w:rsid w:val="00742BE0"/>
    <w:rsid w:val="00743400"/>
    <w:rsid w:val="00744762"/>
    <w:rsid w:val="00744F38"/>
    <w:rsid w:val="00747595"/>
    <w:rsid w:val="00747B1B"/>
    <w:rsid w:val="00751A66"/>
    <w:rsid w:val="00751F2B"/>
    <w:rsid w:val="007530A9"/>
    <w:rsid w:val="00753345"/>
    <w:rsid w:val="007540B0"/>
    <w:rsid w:val="0075489D"/>
    <w:rsid w:val="0075529A"/>
    <w:rsid w:val="00755707"/>
    <w:rsid w:val="007568E8"/>
    <w:rsid w:val="00756C6B"/>
    <w:rsid w:val="00757F15"/>
    <w:rsid w:val="00761442"/>
    <w:rsid w:val="00761537"/>
    <w:rsid w:val="00761B6F"/>
    <w:rsid w:val="00762785"/>
    <w:rsid w:val="00763CF9"/>
    <w:rsid w:val="00763FC9"/>
    <w:rsid w:val="00764198"/>
    <w:rsid w:val="0076532B"/>
    <w:rsid w:val="00765BA8"/>
    <w:rsid w:val="00765E87"/>
    <w:rsid w:val="00766083"/>
    <w:rsid w:val="007674C3"/>
    <w:rsid w:val="00767997"/>
    <w:rsid w:val="0077012A"/>
    <w:rsid w:val="007702CF"/>
    <w:rsid w:val="00770D2C"/>
    <w:rsid w:val="007722E8"/>
    <w:rsid w:val="00772889"/>
    <w:rsid w:val="00774CBD"/>
    <w:rsid w:val="00776C3B"/>
    <w:rsid w:val="00777254"/>
    <w:rsid w:val="00780E97"/>
    <w:rsid w:val="0078252C"/>
    <w:rsid w:val="007831D3"/>
    <w:rsid w:val="0078331B"/>
    <w:rsid w:val="00783879"/>
    <w:rsid w:val="00783BCE"/>
    <w:rsid w:val="0078478D"/>
    <w:rsid w:val="00784A58"/>
    <w:rsid w:val="00785F1F"/>
    <w:rsid w:val="00786AF9"/>
    <w:rsid w:val="00790F98"/>
    <w:rsid w:val="007912C1"/>
    <w:rsid w:val="0079204E"/>
    <w:rsid w:val="00793362"/>
    <w:rsid w:val="00796D03"/>
    <w:rsid w:val="00797441"/>
    <w:rsid w:val="007A010F"/>
    <w:rsid w:val="007A016F"/>
    <w:rsid w:val="007A0A44"/>
    <w:rsid w:val="007A16E3"/>
    <w:rsid w:val="007A1742"/>
    <w:rsid w:val="007A472F"/>
    <w:rsid w:val="007A51C5"/>
    <w:rsid w:val="007A57A2"/>
    <w:rsid w:val="007A614E"/>
    <w:rsid w:val="007A691B"/>
    <w:rsid w:val="007B06AF"/>
    <w:rsid w:val="007B0ED8"/>
    <w:rsid w:val="007B120E"/>
    <w:rsid w:val="007B24AC"/>
    <w:rsid w:val="007B3A58"/>
    <w:rsid w:val="007B4A69"/>
    <w:rsid w:val="007B501C"/>
    <w:rsid w:val="007B56C2"/>
    <w:rsid w:val="007B59F5"/>
    <w:rsid w:val="007B5E72"/>
    <w:rsid w:val="007B6A2B"/>
    <w:rsid w:val="007B6F53"/>
    <w:rsid w:val="007B7B5D"/>
    <w:rsid w:val="007C2370"/>
    <w:rsid w:val="007C2D69"/>
    <w:rsid w:val="007C2ECF"/>
    <w:rsid w:val="007C39E3"/>
    <w:rsid w:val="007C3FC3"/>
    <w:rsid w:val="007C51B5"/>
    <w:rsid w:val="007C596C"/>
    <w:rsid w:val="007C5BDE"/>
    <w:rsid w:val="007C6037"/>
    <w:rsid w:val="007C63A9"/>
    <w:rsid w:val="007C641A"/>
    <w:rsid w:val="007C73CC"/>
    <w:rsid w:val="007C7BAC"/>
    <w:rsid w:val="007D05C3"/>
    <w:rsid w:val="007D1367"/>
    <w:rsid w:val="007D23C3"/>
    <w:rsid w:val="007D3CD7"/>
    <w:rsid w:val="007D43E5"/>
    <w:rsid w:val="007D4771"/>
    <w:rsid w:val="007D4D00"/>
    <w:rsid w:val="007D5541"/>
    <w:rsid w:val="007D5F37"/>
    <w:rsid w:val="007D6BD5"/>
    <w:rsid w:val="007D7BC8"/>
    <w:rsid w:val="007E0600"/>
    <w:rsid w:val="007E21C7"/>
    <w:rsid w:val="007E21FC"/>
    <w:rsid w:val="007E43F1"/>
    <w:rsid w:val="007E53A6"/>
    <w:rsid w:val="007E6D5D"/>
    <w:rsid w:val="007F0B85"/>
    <w:rsid w:val="007F1438"/>
    <w:rsid w:val="007F1BCC"/>
    <w:rsid w:val="007F1D13"/>
    <w:rsid w:val="007F2053"/>
    <w:rsid w:val="007F2CD0"/>
    <w:rsid w:val="007F3465"/>
    <w:rsid w:val="007F3B49"/>
    <w:rsid w:val="007F3D32"/>
    <w:rsid w:val="007F4488"/>
    <w:rsid w:val="007F45B1"/>
    <w:rsid w:val="007F6A23"/>
    <w:rsid w:val="007F789B"/>
    <w:rsid w:val="007F7F28"/>
    <w:rsid w:val="007F7F4D"/>
    <w:rsid w:val="007F7F51"/>
    <w:rsid w:val="008000C5"/>
    <w:rsid w:val="00800126"/>
    <w:rsid w:val="00800A16"/>
    <w:rsid w:val="008019C7"/>
    <w:rsid w:val="00802DEB"/>
    <w:rsid w:val="0080515E"/>
    <w:rsid w:val="00805E9E"/>
    <w:rsid w:val="00806217"/>
    <w:rsid w:val="00806541"/>
    <w:rsid w:val="00806B0B"/>
    <w:rsid w:val="00807CEF"/>
    <w:rsid w:val="008108D8"/>
    <w:rsid w:val="00812796"/>
    <w:rsid w:val="00812ED1"/>
    <w:rsid w:val="008136E7"/>
    <w:rsid w:val="00813AD7"/>
    <w:rsid w:val="00813B0B"/>
    <w:rsid w:val="00814428"/>
    <w:rsid w:val="00815A3F"/>
    <w:rsid w:val="00817CC4"/>
    <w:rsid w:val="00820C85"/>
    <w:rsid w:val="00821256"/>
    <w:rsid w:val="00821BA8"/>
    <w:rsid w:val="008221CD"/>
    <w:rsid w:val="00822F1D"/>
    <w:rsid w:val="0082421D"/>
    <w:rsid w:val="00824623"/>
    <w:rsid w:val="0082613F"/>
    <w:rsid w:val="008267DB"/>
    <w:rsid w:val="00826E1A"/>
    <w:rsid w:val="00831181"/>
    <w:rsid w:val="008315AE"/>
    <w:rsid w:val="008320E2"/>
    <w:rsid w:val="00834174"/>
    <w:rsid w:val="00834B33"/>
    <w:rsid w:val="008363CF"/>
    <w:rsid w:val="00836A2D"/>
    <w:rsid w:val="00844BF4"/>
    <w:rsid w:val="008500B7"/>
    <w:rsid w:val="00850BAC"/>
    <w:rsid w:val="00850D33"/>
    <w:rsid w:val="00850FF1"/>
    <w:rsid w:val="008511B6"/>
    <w:rsid w:val="00851C1D"/>
    <w:rsid w:val="00851F78"/>
    <w:rsid w:val="008525F0"/>
    <w:rsid w:val="008526E9"/>
    <w:rsid w:val="008535A5"/>
    <w:rsid w:val="00853A92"/>
    <w:rsid w:val="00853C2D"/>
    <w:rsid w:val="008543AB"/>
    <w:rsid w:val="00855120"/>
    <w:rsid w:val="00855242"/>
    <w:rsid w:val="008552B8"/>
    <w:rsid w:val="00856E25"/>
    <w:rsid w:val="00860522"/>
    <w:rsid w:val="00860BED"/>
    <w:rsid w:val="0086204D"/>
    <w:rsid w:val="0086276A"/>
    <w:rsid w:val="00862B96"/>
    <w:rsid w:val="0086300E"/>
    <w:rsid w:val="0086331F"/>
    <w:rsid w:val="008634DB"/>
    <w:rsid w:val="0086396E"/>
    <w:rsid w:val="00864DA6"/>
    <w:rsid w:val="00864E82"/>
    <w:rsid w:val="00865110"/>
    <w:rsid w:val="00865E93"/>
    <w:rsid w:val="00865FF4"/>
    <w:rsid w:val="00866D27"/>
    <w:rsid w:val="00867102"/>
    <w:rsid w:val="00870D67"/>
    <w:rsid w:val="0087270F"/>
    <w:rsid w:val="00872A3C"/>
    <w:rsid w:val="00873919"/>
    <w:rsid w:val="00874E18"/>
    <w:rsid w:val="00875524"/>
    <w:rsid w:val="00877384"/>
    <w:rsid w:val="00877C9C"/>
    <w:rsid w:val="0088113D"/>
    <w:rsid w:val="00881369"/>
    <w:rsid w:val="0088158E"/>
    <w:rsid w:val="00882280"/>
    <w:rsid w:val="008829E1"/>
    <w:rsid w:val="00882E95"/>
    <w:rsid w:val="0088454B"/>
    <w:rsid w:val="00884979"/>
    <w:rsid w:val="00886A94"/>
    <w:rsid w:val="00887EF7"/>
    <w:rsid w:val="008905D7"/>
    <w:rsid w:val="00890D0D"/>
    <w:rsid w:val="00892187"/>
    <w:rsid w:val="008927CD"/>
    <w:rsid w:val="00893824"/>
    <w:rsid w:val="0089416B"/>
    <w:rsid w:val="0089469F"/>
    <w:rsid w:val="00896478"/>
    <w:rsid w:val="0089682A"/>
    <w:rsid w:val="00897B60"/>
    <w:rsid w:val="008A16D0"/>
    <w:rsid w:val="008A1F5F"/>
    <w:rsid w:val="008A3150"/>
    <w:rsid w:val="008A3A18"/>
    <w:rsid w:val="008A575A"/>
    <w:rsid w:val="008A7FF3"/>
    <w:rsid w:val="008B0B16"/>
    <w:rsid w:val="008B12EE"/>
    <w:rsid w:val="008B1371"/>
    <w:rsid w:val="008B4113"/>
    <w:rsid w:val="008B4133"/>
    <w:rsid w:val="008B5029"/>
    <w:rsid w:val="008B5D14"/>
    <w:rsid w:val="008B64D1"/>
    <w:rsid w:val="008B76D9"/>
    <w:rsid w:val="008B790E"/>
    <w:rsid w:val="008C11BA"/>
    <w:rsid w:val="008C19F6"/>
    <w:rsid w:val="008C1EB7"/>
    <w:rsid w:val="008C2445"/>
    <w:rsid w:val="008C26E0"/>
    <w:rsid w:val="008C2A28"/>
    <w:rsid w:val="008C33D8"/>
    <w:rsid w:val="008C4B9B"/>
    <w:rsid w:val="008C5D0F"/>
    <w:rsid w:val="008C5D91"/>
    <w:rsid w:val="008C6158"/>
    <w:rsid w:val="008C66E0"/>
    <w:rsid w:val="008C72A7"/>
    <w:rsid w:val="008C7331"/>
    <w:rsid w:val="008C75BD"/>
    <w:rsid w:val="008C762A"/>
    <w:rsid w:val="008D09DA"/>
    <w:rsid w:val="008D1945"/>
    <w:rsid w:val="008D2410"/>
    <w:rsid w:val="008D250F"/>
    <w:rsid w:val="008D338B"/>
    <w:rsid w:val="008D4692"/>
    <w:rsid w:val="008D4B26"/>
    <w:rsid w:val="008D50BF"/>
    <w:rsid w:val="008D7CAB"/>
    <w:rsid w:val="008E0760"/>
    <w:rsid w:val="008E123B"/>
    <w:rsid w:val="008E1448"/>
    <w:rsid w:val="008E39E5"/>
    <w:rsid w:val="008E436E"/>
    <w:rsid w:val="008E466C"/>
    <w:rsid w:val="008E6424"/>
    <w:rsid w:val="008E6990"/>
    <w:rsid w:val="008E7603"/>
    <w:rsid w:val="008F070A"/>
    <w:rsid w:val="008F22F9"/>
    <w:rsid w:val="008F2CF1"/>
    <w:rsid w:val="008F34B0"/>
    <w:rsid w:val="008F38CD"/>
    <w:rsid w:val="008F578A"/>
    <w:rsid w:val="008F6668"/>
    <w:rsid w:val="008F6FE0"/>
    <w:rsid w:val="008F6FEA"/>
    <w:rsid w:val="008F7CCA"/>
    <w:rsid w:val="00901432"/>
    <w:rsid w:val="00903174"/>
    <w:rsid w:val="00903C37"/>
    <w:rsid w:val="00904605"/>
    <w:rsid w:val="00904748"/>
    <w:rsid w:val="0090523A"/>
    <w:rsid w:val="00907DA0"/>
    <w:rsid w:val="009121C2"/>
    <w:rsid w:val="00912569"/>
    <w:rsid w:val="00912BE2"/>
    <w:rsid w:val="00912FA4"/>
    <w:rsid w:val="0091463F"/>
    <w:rsid w:val="00915175"/>
    <w:rsid w:val="0091526D"/>
    <w:rsid w:val="00915809"/>
    <w:rsid w:val="0091734E"/>
    <w:rsid w:val="009177F2"/>
    <w:rsid w:val="00920148"/>
    <w:rsid w:val="00920192"/>
    <w:rsid w:val="009205E8"/>
    <w:rsid w:val="00920FB6"/>
    <w:rsid w:val="00922195"/>
    <w:rsid w:val="0092300C"/>
    <w:rsid w:val="0092423B"/>
    <w:rsid w:val="00924A84"/>
    <w:rsid w:val="00926AE9"/>
    <w:rsid w:val="00926F84"/>
    <w:rsid w:val="00930820"/>
    <w:rsid w:val="00931082"/>
    <w:rsid w:val="009317F2"/>
    <w:rsid w:val="00931E5E"/>
    <w:rsid w:val="009321E9"/>
    <w:rsid w:val="00932C63"/>
    <w:rsid w:val="0093313A"/>
    <w:rsid w:val="00934928"/>
    <w:rsid w:val="009354CE"/>
    <w:rsid w:val="00936710"/>
    <w:rsid w:val="00936D6C"/>
    <w:rsid w:val="00937C98"/>
    <w:rsid w:val="00937DB9"/>
    <w:rsid w:val="0094359E"/>
    <w:rsid w:val="009449B7"/>
    <w:rsid w:val="00944D73"/>
    <w:rsid w:val="009454B9"/>
    <w:rsid w:val="00946CE8"/>
    <w:rsid w:val="00946D3E"/>
    <w:rsid w:val="009476EE"/>
    <w:rsid w:val="00947E2B"/>
    <w:rsid w:val="009516E5"/>
    <w:rsid w:val="00952490"/>
    <w:rsid w:val="00952B27"/>
    <w:rsid w:val="009530F7"/>
    <w:rsid w:val="0095323C"/>
    <w:rsid w:val="0095487A"/>
    <w:rsid w:val="00955B75"/>
    <w:rsid w:val="00956180"/>
    <w:rsid w:val="00956FA5"/>
    <w:rsid w:val="009570A7"/>
    <w:rsid w:val="00957297"/>
    <w:rsid w:val="00957D23"/>
    <w:rsid w:val="0096074C"/>
    <w:rsid w:val="00960B79"/>
    <w:rsid w:val="00960B8B"/>
    <w:rsid w:val="009618D0"/>
    <w:rsid w:val="0096206D"/>
    <w:rsid w:val="00962CBC"/>
    <w:rsid w:val="00963CFF"/>
    <w:rsid w:val="00964A3F"/>
    <w:rsid w:val="00964AF9"/>
    <w:rsid w:val="0096619D"/>
    <w:rsid w:val="009671D1"/>
    <w:rsid w:val="00970476"/>
    <w:rsid w:val="00970914"/>
    <w:rsid w:val="009714DB"/>
    <w:rsid w:val="0097379E"/>
    <w:rsid w:val="00973E05"/>
    <w:rsid w:val="00974666"/>
    <w:rsid w:val="00974699"/>
    <w:rsid w:val="009750E8"/>
    <w:rsid w:val="00975723"/>
    <w:rsid w:val="00977A30"/>
    <w:rsid w:val="00977C99"/>
    <w:rsid w:val="00980F70"/>
    <w:rsid w:val="00984727"/>
    <w:rsid w:val="00984BF3"/>
    <w:rsid w:val="00986116"/>
    <w:rsid w:val="0098666D"/>
    <w:rsid w:val="009869F8"/>
    <w:rsid w:val="00987A9D"/>
    <w:rsid w:val="00990BBD"/>
    <w:rsid w:val="00990F48"/>
    <w:rsid w:val="0099125C"/>
    <w:rsid w:val="00992358"/>
    <w:rsid w:val="00992C03"/>
    <w:rsid w:val="00993D15"/>
    <w:rsid w:val="00995A10"/>
    <w:rsid w:val="009960BF"/>
    <w:rsid w:val="00997449"/>
    <w:rsid w:val="0099761C"/>
    <w:rsid w:val="0099783B"/>
    <w:rsid w:val="009A014F"/>
    <w:rsid w:val="009A0152"/>
    <w:rsid w:val="009A158C"/>
    <w:rsid w:val="009A15AE"/>
    <w:rsid w:val="009A2758"/>
    <w:rsid w:val="009A2D5E"/>
    <w:rsid w:val="009A2F90"/>
    <w:rsid w:val="009A3DA1"/>
    <w:rsid w:val="009A5D10"/>
    <w:rsid w:val="009A5D6B"/>
    <w:rsid w:val="009A7E19"/>
    <w:rsid w:val="009B0299"/>
    <w:rsid w:val="009B0D5A"/>
    <w:rsid w:val="009B2CAF"/>
    <w:rsid w:val="009B34DD"/>
    <w:rsid w:val="009B4CD5"/>
    <w:rsid w:val="009B4F24"/>
    <w:rsid w:val="009B4F61"/>
    <w:rsid w:val="009B500B"/>
    <w:rsid w:val="009B6500"/>
    <w:rsid w:val="009B653D"/>
    <w:rsid w:val="009B6F39"/>
    <w:rsid w:val="009B7641"/>
    <w:rsid w:val="009C0CAF"/>
    <w:rsid w:val="009C1583"/>
    <w:rsid w:val="009C1BF5"/>
    <w:rsid w:val="009C1C92"/>
    <w:rsid w:val="009C35B0"/>
    <w:rsid w:val="009C37DC"/>
    <w:rsid w:val="009C3802"/>
    <w:rsid w:val="009C3D67"/>
    <w:rsid w:val="009C3E83"/>
    <w:rsid w:val="009C5077"/>
    <w:rsid w:val="009C571C"/>
    <w:rsid w:val="009C5EEB"/>
    <w:rsid w:val="009C77DC"/>
    <w:rsid w:val="009C7E44"/>
    <w:rsid w:val="009D0272"/>
    <w:rsid w:val="009D04CA"/>
    <w:rsid w:val="009D07C6"/>
    <w:rsid w:val="009D2E53"/>
    <w:rsid w:val="009D3AB7"/>
    <w:rsid w:val="009D3CFB"/>
    <w:rsid w:val="009D4471"/>
    <w:rsid w:val="009E104C"/>
    <w:rsid w:val="009E11D2"/>
    <w:rsid w:val="009E229F"/>
    <w:rsid w:val="009E2A0F"/>
    <w:rsid w:val="009E2DB9"/>
    <w:rsid w:val="009E4692"/>
    <w:rsid w:val="009E48AB"/>
    <w:rsid w:val="009E4D3E"/>
    <w:rsid w:val="009E4DC6"/>
    <w:rsid w:val="009E4E6B"/>
    <w:rsid w:val="009E5AC5"/>
    <w:rsid w:val="009E680E"/>
    <w:rsid w:val="009E6EAA"/>
    <w:rsid w:val="009E6EE2"/>
    <w:rsid w:val="009E6EF0"/>
    <w:rsid w:val="009E749A"/>
    <w:rsid w:val="009E7788"/>
    <w:rsid w:val="009F05AD"/>
    <w:rsid w:val="009F25DD"/>
    <w:rsid w:val="009F3060"/>
    <w:rsid w:val="009F374D"/>
    <w:rsid w:val="009F37B6"/>
    <w:rsid w:val="009F37CC"/>
    <w:rsid w:val="009F4721"/>
    <w:rsid w:val="009F4DD2"/>
    <w:rsid w:val="009F5782"/>
    <w:rsid w:val="009F61A4"/>
    <w:rsid w:val="009F75AA"/>
    <w:rsid w:val="009F7EBC"/>
    <w:rsid w:val="009F7EF7"/>
    <w:rsid w:val="00A00333"/>
    <w:rsid w:val="00A005CC"/>
    <w:rsid w:val="00A01210"/>
    <w:rsid w:val="00A014C9"/>
    <w:rsid w:val="00A0184F"/>
    <w:rsid w:val="00A019C7"/>
    <w:rsid w:val="00A021FB"/>
    <w:rsid w:val="00A02E11"/>
    <w:rsid w:val="00A03060"/>
    <w:rsid w:val="00A03F04"/>
    <w:rsid w:val="00A05B55"/>
    <w:rsid w:val="00A0680A"/>
    <w:rsid w:val="00A072DC"/>
    <w:rsid w:val="00A1126E"/>
    <w:rsid w:val="00A12B5D"/>
    <w:rsid w:val="00A130F5"/>
    <w:rsid w:val="00A13AC5"/>
    <w:rsid w:val="00A14254"/>
    <w:rsid w:val="00A1465D"/>
    <w:rsid w:val="00A14677"/>
    <w:rsid w:val="00A165C0"/>
    <w:rsid w:val="00A16991"/>
    <w:rsid w:val="00A17E48"/>
    <w:rsid w:val="00A20062"/>
    <w:rsid w:val="00A202D5"/>
    <w:rsid w:val="00A211EC"/>
    <w:rsid w:val="00A214CD"/>
    <w:rsid w:val="00A22067"/>
    <w:rsid w:val="00A23C45"/>
    <w:rsid w:val="00A23FCF"/>
    <w:rsid w:val="00A278EB"/>
    <w:rsid w:val="00A27E65"/>
    <w:rsid w:val="00A27F2A"/>
    <w:rsid w:val="00A30B7D"/>
    <w:rsid w:val="00A30F99"/>
    <w:rsid w:val="00A327C4"/>
    <w:rsid w:val="00A32864"/>
    <w:rsid w:val="00A3345F"/>
    <w:rsid w:val="00A345D4"/>
    <w:rsid w:val="00A34A5D"/>
    <w:rsid w:val="00A3512F"/>
    <w:rsid w:val="00A3647C"/>
    <w:rsid w:val="00A405B1"/>
    <w:rsid w:val="00A40806"/>
    <w:rsid w:val="00A44188"/>
    <w:rsid w:val="00A44576"/>
    <w:rsid w:val="00A44F5F"/>
    <w:rsid w:val="00A47AFE"/>
    <w:rsid w:val="00A50029"/>
    <w:rsid w:val="00A5012B"/>
    <w:rsid w:val="00A511C4"/>
    <w:rsid w:val="00A51C9D"/>
    <w:rsid w:val="00A521B3"/>
    <w:rsid w:val="00A529C8"/>
    <w:rsid w:val="00A52D67"/>
    <w:rsid w:val="00A542CC"/>
    <w:rsid w:val="00A550F0"/>
    <w:rsid w:val="00A55227"/>
    <w:rsid w:val="00A55987"/>
    <w:rsid w:val="00A55B3F"/>
    <w:rsid w:val="00A55DBD"/>
    <w:rsid w:val="00A56244"/>
    <w:rsid w:val="00A5641D"/>
    <w:rsid w:val="00A57501"/>
    <w:rsid w:val="00A57FF8"/>
    <w:rsid w:val="00A6152F"/>
    <w:rsid w:val="00A619F0"/>
    <w:rsid w:val="00A61DFD"/>
    <w:rsid w:val="00A622BC"/>
    <w:rsid w:val="00A63F14"/>
    <w:rsid w:val="00A641B7"/>
    <w:rsid w:val="00A656A8"/>
    <w:rsid w:val="00A66DCB"/>
    <w:rsid w:val="00A701CF"/>
    <w:rsid w:val="00A71D7D"/>
    <w:rsid w:val="00A71FE4"/>
    <w:rsid w:val="00A72544"/>
    <w:rsid w:val="00A73568"/>
    <w:rsid w:val="00A75D08"/>
    <w:rsid w:val="00A76AE2"/>
    <w:rsid w:val="00A76F77"/>
    <w:rsid w:val="00A77B20"/>
    <w:rsid w:val="00A80DE0"/>
    <w:rsid w:val="00A8181C"/>
    <w:rsid w:val="00A81EFD"/>
    <w:rsid w:val="00A82234"/>
    <w:rsid w:val="00A82550"/>
    <w:rsid w:val="00A84B05"/>
    <w:rsid w:val="00A84DA3"/>
    <w:rsid w:val="00A86347"/>
    <w:rsid w:val="00A86471"/>
    <w:rsid w:val="00A865E7"/>
    <w:rsid w:val="00A9001C"/>
    <w:rsid w:val="00A91111"/>
    <w:rsid w:val="00A911EC"/>
    <w:rsid w:val="00A91FBB"/>
    <w:rsid w:val="00A92B01"/>
    <w:rsid w:val="00A94232"/>
    <w:rsid w:val="00A96241"/>
    <w:rsid w:val="00A97823"/>
    <w:rsid w:val="00AA154C"/>
    <w:rsid w:val="00AA32CB"/>
    <w:rsid w:val="00AA5578"/>
    <w:rsid w:val="00AA7AC1"/>
    <w:rsid w:val="00AA7F0E"/>
    <w:rsid w:val="00AB0102"/>
    <w:rsid w:val="00AB086E"/>
    <w:rsid w:val="00AB1ABA"/>
    <w:rsid w:val="00AB2D4E"/>
    <w:rsid w:val="00AB58E1"/>
    <w:rsid w:val="00AB5CB8"/>
    <w:rsid w:val="00AB624B"/>
    <w:rsid w:val="00AB6510"/>
    <w:rsid w:val="00AC0025"/>
    <w:rsid w:val="00AC1FA8"/>
    <w:rsid w:val="00AC2731"/>
    <w:rsid w:val="00AC2BF7"/>
    <w:rsid w:val="00AC336E"/>
    <w:rsid w:val="00AC3F19"/>
    <w:rsid w:val="00AC40BB"/>
    <w:rsid w:val="00AC41CC"/>
    <w:rsid w:val="00AC453A"/>
    <w:rsid w:val="00AC6447"/>
    <w:rsid w:val="00AC7A63"/>
    <w:rsid w:val="00AD0788"/>
    <w:rsid w:val="00AD07AA"/>
    <w:rsid w:val="00AD0CE3"/>
    <w:rsid w:val="00AD1985"/>
    <w:rsid w:val="00AD1C3A"/>
    <w:rsid w:val="00AD3CC4"/>
    <w:rsid w:val="00AD46EB"/>
    <w:rsid w:val="00AD4F30"/>
    <w:rsid w:val="00AD6858"/>
    <w:rsid w:val="00AD7B58"/>
    <w:rsid w:val="00AE036D"/>
    <w:rsid w:val="00AE0964"/>
    <w:rsid w:val="00AE13EC"/>
    <w:rsid w:val="00AE147F"/>
    <w:rsid w:val="00AE17D3"/>
    <w:rsid w:val="00AE1EC6"/>
    <w:rsid w:val="00AE3219"/>
    <w:rsid w:val="00AE4A41"/>
    <w:rsid w:val="00AE63B1"/>
    <w:rsid w:val="00AE6514"/>
    <w:rsid w:val="00AE67EF"/>
    <w:rsid w:val="00AE692C"/>
    <w:rsid w:val="00AE7C70"/>
    <w:rsid w:val="00AF0CA3"/>
    <w:rsid w:val="00AF0DB2"/>
    <w:rsid w:val="00AF16D4"/>
    <w:rsid w:val="00AF4B96"/>
    <w:rsid w:val="00B00CE0"/>
    <w:rsid w:val="00B02417"/>
    <w:rsid w:val="00B03BED"/>
    <w:rsid w:val="00B0468C"/>
    <w:rsid w:val="00B0720E"/>
    <w:rsid w:val="00B077BA"/>
    <w:rsid w:val="00B107D0"/>
    <w:rsid w:val="00B1082A"/>
    <w:rsid w:val="00B12C8D"/>
    <w:rsid w:val="00B1323D"/>
    <w:rsid w:val="00B14C47"/>
    <w:rsid w:val="00B15D10"/>
    <w:rsid w:val="00B1674C"/>
    <w:rsid w:val="00B16DE5"/>
    <w:rsid w:val="00B17B8B"/>
    <w:rsid w:val="00B20E91"/>
    <w:rsid w:val="00B2211E"/>
    <w:rsid w:val="00B22905"/>
    <w:rsid w:val="00B2465F"/>
    <w:rsid w:val="00B2486D"/>
    <w:rsid w:val="00B249BD"/>
    <w:rsid w:val="00B24B4F"/>
    <w:rsid w:val="00B251DE"/>
    <w:rsid w:val="00B265FA"/>
    <w:rsid w:val="00B2703E"/>
    <w:rsid w:val="00B27563"/>
    <w:rsid w:val="00B27662"/>
    <w:rsid w:val="00B30A9A"/>
    <w:rsid w:val="00B33A18"/>
    <w:rsid w:val="00B33F1E"/>
    <w:rsid w:val="00B347E3"/>
    <w:rsid w:val="00B35973"/>
    <w:rsid w:val="00B35BC7"/>
    <w:rsid w:val="00B35D68"/>
    <w:rsid w:val="00B37D80"/>
    <w:rsid w:val="00B37F4F"/>
    <w:rsid w:val="00B42DAE"/>
    <w:rsid w:val="00B445DB"/>
    <w:rsid w:val="00B45DFC"/>
    <w:rsid w:val="00B46652"/>
    <w:rsid w:val="00B467BC"/>
    <w:rsid w:val="00B47726"/>
    <w:rsid w:val="00B50728"/>
    <w:rsid w:val="00B5258F"/>
    <w:rsid w:val="00B52BBD"/>
    <w:rsid w:val="00B535C8"/>
    <w:rsid w:val="00B53813"/>
    <w:rsid w:val="00B54539"/>
    <w:rsid w:val="00B5473B"/>
    <w:rsid w:val="00B5568C"/>
    <w:rsid w:val="00B556C9"/>
    <w:rsid w:val="00B5577A"/>
    <w:rsid w:val="00B5593D"/>
    <w:rsid w:val="00B6037E"/>
    <w:rsid w:val="00B6284F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A68"/>
    <w:rsid w:val="00B70306"/>
    <w:rsid w:val="00B70A4B"/>
    <w:rsid w:val="00B70F93"/>
    <w:rsid w:val="00B71308"/>
    <w:rsid w:val="00B74669"/>
    <w:rsid w:val="00B74BA2"/>
    <w:rsid w:val="00B750EA"/>
    <w:rsid w:val="00B76100"/>
    <w:rsid w:val="00B76185"/>
    <w:rsid w:val="00B76C21"/>
    <w:rsid w:val="00B76F7E"/>
    <w:rsid w:val="00B772DD"/>
    <w:rsid w:val="00B77E05"/>
    <w:rsid w:val="00B80254"/>
    <w:rsid w:val="00B81437"/>
    <w:rsid w:val="00B81782"/>
    <w:rsid w:val="00B81EF5"/>
    <w:rsid w:val="00B826A1"/>
    <w:rsid w:val="00B82CFC"/>
    <w:rsid w:val="00B82ECD"/>
    <w:rsid w:val="00B83417"/>
    <w:rsid w:val="00B836F6"/>
    <w:rsid w:val="00B84BE2"/>
    <w:rsid w:val="00B84C05"/>
    <w:rsid w:val="00B855E6"/>
    <w:rsid w:val="00B856DF"/>
    <w:rsid w:val="00B8760E"/>
    <w:rsid w:val="00B87C14"/>
    <w:rsid w:val="00B900FF"/>
    <w:rsid w:val="00B90F70"/>
    <w:rsid w:val="00B917CF"/>
    <w:rsid w:val="00B91AC3"/>
    <w:rsid w:val="00B9269A"/>
    <w:rsid w:val="00B92D06"/>
    <w:rsid w:val="00B93FB0"/>
    <w:rsid w:val="00B95FA7"/>
    <w:rsid w:val="00B97D24"/>
    <w:rsid w:val="00BA0C9F"/>
    <w:rsid w:val="00BA1807"/>
    <w:rsid w:val="00BA1A4A"/>
    <w:rsid w:val="00BA4D71"/>
    <w:rsid w:val="00BA5D24"/>
    <w:rsid w:val="00BA68EB"/>
    <w:rsid w:val="00BA6DB0"/>
    <w:rsid w:val="00BA6DBB"/>
    <w:rsid w:val="00BA741A"/>
    <w:rsid w:val="00BB0E80"/>
    <w:rsid w:val="00BB130B"/>
    <w:rsid w:val="00BB132D"/>
    <w:rsid w:val="00BB5038"/>
    <w:rsid w:val="00BB5E07"/>
    <w:rsid w:val="00BC0130"/>
    <w:rsid w:val="00BC1EAE"/>
    <w:rsid w:val="00BC205C"/>
    <w:rsid w:val="00BC25D2"/>
    <w:rsid w:val="00BC2950"/>
    <w:rsid w:val="00BC3725"/>
    <w:rsid w:val="00BC48AB"/>
    <w:rsid w:val="00BC4EA9"/>
    <w:rsid w:val="00BC5E39"/>
    <w:rsid w:val="00BC615F"/>
    <w:rsid w:val="00BC67D6"/>
    <w:rsid w:val="00BC7BB9"/>
    <w:rsid w:val="00BD0F0F"/>
    <w:rsid w:val="00BD13D5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8C1"/>
    <w:rsid w:val="00BD7D82"/>
    <w:rsid w:val="00BE053D"/>
    <w:rsid w:val="00BE1239"/>
    <w:rsid w:val="00BE2305"/>
    <w:rsid w:val="00BE23EB"/>
    <w:rsid w:val="00BE2AB4"/>
    <w:rsid w:val="00BE3240"/>
    <w:rsid w:val="00BE3EE7"/>
    <w:rsid w:val="00BE4CF0"/>
    <w:rsid w:val="00BE4E5D"/>
    <w:rsid w:val="00BE69C2"/>
    <w:rsid w:val="00BE6C29"/>
    <w:rsid w:val="00BF3EEF"/>
    <w:rsid w:val="00BF61A3"/>
    <w:rsid w:val="00BF6F7A"/>
    <w:rsid w:val="00BF6F87"/>
    <w:rsid w:val="00C008E4"/>
    <w:rsid w:val="00C00A40"/>
    <w:rsid w:val="00C0118A"/>
    <w:rsid w:val="00C022DF"/>
    <w:rsid w:val="00C040F5"/>
    <w:rsid w:val="00C0469F"/>
    <w:rsid w:val="00C06134"/>
    <w:rsid w:val="00C07C73"/>
    <w:rsid w:val="00C07FEA"/>
    <w:rsid w:val="00C113B3"/>
    <w:rsid w:val="00C11C52"/>
    <w:rsid w:val="00C1261C"/>
    <w:rsid w:val="00C12A83"/>
    <w:rsid w:val="00C12CBD"/>
    <w:rsid w:val="00C130BC"/>
    <w:rsid w:val="00C13D3D"/>
    <w:rsid w:val="00C145A9"/>
    <w:rsid w:val="00C14E5F"/>
    <w:rsid w:val="00C15603"/>
    <w:rsid w:val="00C15711"/>
    <w:rsid w:val="00C158A4"/>
    <w:rsid w:val="00C16BC7"/>
    <w:rsid w:val="00C2083C"/>
    <w:rsid w:val="00C21159"/>
    <w:rsid w:val="00C21241"/>
    <w:rsid w:val="00C21D5D"/>
    <w:rsid w:val="00C237E6"/>
    <w:rsid w:val="00C2429A"/>
    <w:rsid w:val="00C24322"/>
    <w:rsid w:val="00C24324"/>
    <w:rsid w:val="00C26321"/>
    <w:rsid w:val="00C266A3"/>
    <w:rsid w:val="00C26929"/>
    <w:rsid w:val="00C26DE0"/>
    <w:rsid w:val="00C270BA"/>
    <w:rsid w:val="00C27EA3"/>
    <w:rsid w:val="00C30477"/>
    <w:rsid w:val="00C30AD4"/>
    <w:rsid w:val="00C32A23"/>
    <w:rsid w:val="00C32DF2"/>
    <w:rsid w:val="00C33CF7"/>
    <w:rsid w:val="00C35035"/>
    <w:rsid w:val="00C35470"/>
    <w:rsid w:val="00C360CC"/>
    <w:rsid w:val="00C37239"/>
    <w:rsid w:val="00C37B11"/>
    <w:rsid w:val="00C37C9A"/>
    <w:rsid w:val="00C40F31"/>
    <w:rsid w:val="00C41830"/>
    <w:rsid w:val="00C41A9F"/>
    <w:rsid w:val="00C41CAD"/>
    <w:rsid w:val="00C41F1A"/>
    <w:rsid w:val="00C4273A"/>
    <w:rsid w:val="00C43B6A"/>
    <w:rsid w:val="00C44054"/>
    <w:rsid w:val="00C508B5"/>
    <w:rsid w:val="00C516EF"/>
    <w:rsid w:val="00C5256B"/>
    <w:rsid w:val="00C5332D"/>
    <w:rsid w:val="00C54B21"/>
    <w:rsid w:val="00C56963"/>
    <w:rsid w:val="00C5763C"/>
    <w:rsid w:val="00C60679"/>
    <w:rsid w:val="00C62A53"/>
    <w:rsid w:val="00C63567"/>
    <w:rsid w:val="00C63897"/>
    <w:rsid w:val="00C642E9"/>
    <w:rsid w:val="00C642F2"/>
    <w:rsid w:val="00C64D8D"/>
    <w:rsid w:val="00C64F87"/>
    <w:rsid w:val="00C65205"/>
    <w:rsid w:val="00C6563B"/>
    <w:rsid w:val="00C65A55"/>
    <w:rsid w:val="00C667BC"/>
    <w:rsid w:val="00C66A2E"/>
    <w:rsid w:val="00C66F8F"/>
    <w:rsid w:val="00C67A47"/>
    <w:rsid w:val="00C711F1"/>
    <w:rsid w:val="00C72949"/>
    <w:rsid w:val="00C72B68"/>
    <w:rsid w:val="00C73451"/>
    <w:rsid w:val="00C73CEB"/>
    <w:rsid w:val="00C75000"/>
    <w:rsid w:val="00C75FAA"/>
    <w:rsid w:val="00C7600E"/>
    <w:rsid w:val="00C77341"/>
    <w:rsid w:val="00C77732"/>
    <w:rsid w:val="00C77950"/>
    <w:rsid w:val="00C810BD"/>
    <w:rsid w:val="00C81B1E"/>
    <w:rsid w:val="00C822A6"/>
    <w:rsid w:val="00C844D2"/>
    <w:rsid w:val="00C85B36"/>
    <w:rsid w:val="00C85C89"/>
    <w:rsid w:val="00C85D99"/>
    <w:rsid w:val="00C85ED7"/>
    <w:rsid w:val="00C86982"/>
    <w:rsid w:val="00C87856"/>
    <w:rsid w:val="00C90547"/>
    <w:rsid w:val="00C90553"/>
    <w:rsid w:val="00C90FE1"/>
    <w:rsid w:val="00C912ED"/>
    <w:rsid w:val="00C91B80"/>
    <w:rsid w:val="00C92600"/>
    <w:rsid w:val="00C92BF8"/>
    <w:rsid w:val="00C92FA8"/>
    <w:rsid w:val="00C9332E"/>
    <w:rsid w:val="00C93376"/>
    <w:rsid w:val="00C9357D"/>
    <w:rsid w:val="00C94EAE"/>
    <w:rsid w:val="00C95C40"/>
    <w:rsid w:val="00C97610"/>
    <w:rsid w:val="00CA07F7"/>
    <w:rsid w:val="00CA1188"/>
    <w:rsid w:val="00CA3A64"/>
    <w:rsid w:val="00CA4A95"/>
    <w:rsid w:val="00CA6D88"/>
    <w:rsid w:val="00CA7BF6"/>
    <w:rsid w:val="00CB0BB2"/>
    <w:rsid w:val="00CB19A2"/>
    <w:rsid w:val="00CB2506"/>
    <w:rsid w:val="00CB2531"/>
    <w:rsid w:val="00CB3904"/>
    <w:rsid w:val="00CB3B3F"/>
    <w:rsid w:val="00CB4317"/>
    <w:rsid w:val="00CB4B53"/>
    <w:rsid w:val="00CB5A3F"/>
    <w:rsid w:val="00CB73D0"/>
    <w:rsid w:val="00CB7AC2"/>
    <w:rsid w:val="00CB7CC0"/>
    <w:rsid w:val="00CC45A5"/>
    <w:rsid w:val="00CC4974"/>
    <w:rsid w:val="00CC5D67"/>
    <w:rsid w:val="00CC641C"/>
    <w:rsid w:val="00CC6F00"/>
    <w:rsid w:val="00CC7771"/>
    <w:rsid w:val="00CD0747"/>
    <w:rsid w:val="00CD1545"/>
    <w:rsid w:val="00CD2925"/>
    <w:rsid w:val="00CD3007"/>
    <w:rsid w:val="00CD3EFF"/>
    <w:rsid w:val="00CD7450"/>
    <w:rsid w:val="00CE0564"/>
    <w:rsid w:val="00CE073E"/>
    <w:rsid w:val="00CE21B8"/>
    <w:rsid w:val="00CE23EA"/>
    <w:rsid w:val="00CE486E"/>
    <w:rsid w:val="00CE4BB7"/>
    <w:rsid w:val="00CE5F3D"/>
    <w:rsid w:val="00CE7623"/>
    <w:rsid w:val="00CE7AC6"/>
    <w:rsid w:val="00CF013B"/>
    <w:rsid w:val="00CF0309"/>
    <w:rsid w:val="00CF0EF9"/>
    <w:rsid w:val="00CF1250"/>
    <w:rsid w:val="00CF1D5A"/>
    <w:rsid w:val="00CF2BA9"/>
    <w:rsid w:val="00CF2C92"/>
    <w:rsid w:val="00CF4CFD"/>
    <w:rsid w:val="00CF5F22"/>
    <w:rsid w:val="00CF71A3"/>
    <w:rsid w:val="00CF7EE4"/>
    <w:rsid w:val="00D005FE"/>
    <w:rsid w:val="00D01AFA"/>
    <w:rsid w:val="00D03053"/>
    <w:rsid w:val="00D045E6"/>
    <w:rsid w:val="00D0533A"/>
    <w:rsid w:val="00D059E2"/>
    <w:rsid w:val="00D05DE6"/>
    <w:rsid w:val="00D06F0F"/>
    <w:rsid w:val="00D100CE"/>
    <w:rsid w:val="00D101B4"/>
    <w:rsid w:val="00D113F0"/>
    <w:rsid w:val="00D11BAA"/>
    <w:rsid w:val="00D1291D"/>
    <w:rsid w:val="00D1307C"/>
    <w:rsid w:val="00D1386A"/>
    <w:rsid w:val="00D147E4"/>
    <w:rsid w:val="00D14830"/>
    <w:rsid w:val="00D150CF"/>
    <w:rsid w:val="00D15637"/>
    <w:rsid w:val="00D161A8"/>
    <w:rsid w:val="00D17D5A"/>
    <w:rsid w:val="00D209E3"/>
    <w:rsid w:val="00D213E9"/>
    <w:rsid w:val="00D233A6"/>
    <w:rsid w:val="00D241FA"/>
    <w:rsid w:val="00D2430D"/>
    <w:rsid w:val="00D24826"/>
    <w:rsid w:val="00D26050"/>
    <w:rsid w:val="00D26114"/>
    <w:rsid w:val="00D2710A"/>
    <w:rsid w:val="00D276D6"/>
    <w:rsid w:val="00D277C7"/>
    <w:rsid w:val="00D3120E"/>
    <w:rsid w:val="00D31264"/>
    <w:rsid w:val="00D31A2E"/>
    <w:rsid w:val="00D31CC7"/>
    <w:rsid w:val="00D3419C"/>
    <w:rsid w:val="00D36834"/>
    <w:rsid w:val="00D37452"/>
    <w:rsid w:val="00D37AED"/>
    <w:rsid w:val="00D37DA8"/>
    <w:rsid w:val="00D41C67"/>
    <w:rsid w:val="00D41ED6"/>
    <w:rsid w:val="00D422F6"/>
    <w:rsid w:val="00D4230E"/>
    <w:rsid w:val="00D42822"/>
    <w:rsid w:val="00D43765"/>
    <w:rsid w:val="00D452BD"/>
    <w:rsid w:val="00D45981"/>
    <w:rsid w:val="00D459C8"/>
    <w:rsid w:val="00D45BE0"/>
    <w:rsid w:val="00D463B9"/>
    <w:rsid w:val="00D469FC"/>
    <w:rsid w:val="00D47064"/>
    <w:rsid w:val="00D47349"/>
    <w:rsid w:val="00D500E9"/>
    <w:rsid w:val="00D50411"/>
    <w:rsid w:val="00D50446"/>
    <w:rsid w:val="00D506F6"/>
    <w:rsid w:val="00D526C2"/>
    <w:rsid w:val="00D52B37"/>
    <w:rsid w:val="00D52C53"/>
    <w:rsid w:val="00D52CDA"/>
    <w:rsid w:val="00D52F02"/>
    <w:rsid w:val="00D53115"/>
    <w:rsid w:val="00D54284"/>
    <w:rsid w:val="00D55047"/>
    <w:rsid w:val="00D5539F"/>
    <w:rsid w:val="00D554A6"/>
    <w:rsid w:val="00D55D21"/>
    <w:rsid w:val="00D57465"/>
    <w:rsid w:val="00D57B2A"/>
    <w:rsid w:val="00D602D0"/>
    <w:rsid w:val="00D60475"/>
    <w:rsid w:val="00D608F4"/>
    <w:rsid w:val="00D62E30"/>
    <w:rsid w:val="00D63323"/>
    <w:rsid w:val="00D63903"/>
    <w:rsid w:val="00D63B24"/>
    <w:rsid w:val="00D649A0"/>
    <w:rsid w:val="00D654AA"/>
    <w:rsid w:val="00D6648F"/>
    <w:rsid w:val="00D70B39"/>
    <w:rsid w:val="00D71107"/>
    <w:rsid w:val="00D7116A"/>
    <w:rsid w:val="00D719CE"/>
    <w:rsid w:val="00D72395"/>
    <w:rsid w:val="00D72BB0"/>
    <w:rsid w:val="00D73271"/>
    <w:rsid w:val="00D73472"/>
    <w:rsid w:val="00D740DC"/>
    <w:rsid w:val="00D741F3"/>
    <w:rsid w:val="00D7626D"/>
    <w:rsid w:val="00D801B1"/>
    <w:rsid w:val="00D804D6"/>
    <w:rsid w:val="00D80E56"/>
    <w:rsid w:val="00D823FE"/>
    <w:rsid w:val="00D825BA"/>
    <w:rsid w:val="00D83D28"/>
    <w:rsid w:val="00D8464B"/>
    <w:rsid w:val="00D84E97"/>
    <w:rsid w:val="00D852A8"/>
    <w:rsid w:val="00D86AE8"/>
    <w:rsid w:val="00D86BBA"/>
    <w:rsid w:val="00D8731C"/>
    <w:rsid w:val="00D90113"/>
    <w:rsid w:val="00D94586"/>
    <w:rsid w:val="00D95C8D"/>
    <w:rsid w:val="00D96392"/>
    <w:rsid w:val="00D971A2"/>
    <w:rsid w:val="00D9780D"/>
    <w:rsid w:val="00DA01DF"/>
    <w:rsid w:val="00DA01F3"/>
    <w:rsid w:val="00DA2B94"/>
    <w:rsid w:val="00DA3FBC"/>
    <w:rsid w:val="00DA49D8"/>
    <w:rsid w:val="00DA5569"/>
    <w:rsid w:val="00DA6074"/>
    <w:rsid w:val="00DA61A5"/>
    <w:rsid w:val="00DA62E4"/>
    <w:rsid w:val="00DA6909"/>
    <w:rsid w:val="00DA787B"/>
    <w:rsid w:val="00DA79EF"/>
    <w:rsid w:val="00DB02E9"/>
    <w:rsid w:val="00DB1530"/>
    <w:rsid w:val="00DB1D99"/>
    <w:rsid w:val="00DB24B9"/>
    <w:rsid w:val="00DB4064"/>
    <w:rsid w:val="00DB4754"/>
    <w:rsid w:val="00DB5C8F"/>
    <w:rsid w:val="00DB5C9F"/>
    <w:rsid w:val="00DB60FB"/>
    <w:rsid w:val="00DB6687"/>
    <w:rsid w:val="00DB6C9E"/>
    <w:rsid w:val="00DB701D"/>
    <w:rsid w:val="00DB7A6B"/>
    <w:rsid w:val="00DB7C9E"/>
    <w:rsid w:val="00DC222C"/>
    <w:rsid w:val="00DC296D"/>
    <w:rsid w:val="00DC2F59"/>
    <w:rsid w:val="00DC4DB7"/>
    <w:rsid w:val="00DC5171"/>
    <w:rsid w:val="00DC606D"/>
    <w:rsid w:val="00DC68B8"/>
    <w:rsid w:val="00DC6B2E"/>
    <w:rsid w:val="00DC6BDF"/>
    <w:rsid w:val="00DC6CC9"/>
    <w:rsid w:val="00DC6F5E"/>
    <w:rsid w:val="00DC79CE"/>
    <w:rsid w:val="00DD1ED4"/>
    <w:rsid w:val="00DD25B6"/>
    <w:rsid w:val="00DD36AB"/>
    <w:rsid w:val="00DD4432"/>
    <w:rsid w:val="00DD59B1"/>
    <w:rsid w:val="00DD5A99"/>
    <w:rsid w:val="00DE0280"/>
    <w:rsid w:val="00DE0886"/>
    <w:rsid w:val="00DE1708"/>
    <w:rsid w:val="00DE199C"/>
    <w:rsid w:val="00DE264E"/>
    <w:rsid w:val="00DE3B51"/>
    <w:rsid w:val="00DE3B8A"/>
    <w:rsid w:val="00DE3E40"/>
    <w:rsid w:val="00DE3EDB"/>
    <w:rsid w:val="00DE4292"/>
    <w:rsid w:val="00DE4759"/>
    <w:rsid w:val="00DE6E5B"/>
    <w:rsid w:val="00DF22B8"/>
    <w:rsid w:val="00DF3189"/>
    <w:rsid w:val="00DF3F65"/>
    <w:rsid w:val="00DF4849"/>
    <w:rsid w:val="00DF4B8D"/>
    <w:rsid w:val="00DF4EA6"/>
    <w:rsid w:val="00DF54BE"/>
    <w:rsid w:val="00DF63E9"/>
    <w:rsid w:val="00DF6ABC"/>
    <w:rsid w:val="00DF6C9C"/>
    <w:rsid w:val="00E005FE"/>
    <w:rsid w:val="00E00662"/>
    <w:rsid w:val="00E02397"/>
    <w:rsid w:val="00E02A6E"/>
    <w:rsid w:val="00E04603"/>
    <w:rsid w:val="00E046D9"/>
    <w:rsid w:val="00E049A0"/>
    <w:rsid w:val="00E0763F"/>
    <w:rsid w:val="00E12234"/>
    <w:rsid w:val="00E13B60"/>
    <w:rsid w:val="00E13D87"/>
    <w:rsid w:val="00E14F7E"/>
    <w:rsid w:val="00E151D2"/>
    <w:rsid w:val="00E16532"/>
    <w:rsid w:val="00E16F24"/>
    <w:rsid w:val="00E220C1"/>
    <w:rsid w:val="00E2249B"/>
    <w:rsid w:val="00E22E4A"/>
    <w:rsid w:val="00E2346E"/>
    <w:rsid w:val="00E235EE"/>
    <w:rsid w:val="00E24AEA"/>
    <w:rsid w:val="00E25B92"/>
    <w:rsid w:val="00E26B52"/>
    <w:rsid w:val="00E27C88"/>
    <w:rsid w:val="00E27D1F"/>
    <w:rsid w:val="00E27ED5"/>
    <w:rsid w:val="00E31F12"/>
    <w:rsid w:val="00E33E0E"/>
    <w:rsid w:val="00E34A86"/>
    <w:rsid w:val="00E34DC7"/>
    <w:rsid w:val="00E355BB"/>
    <w:rsid w:val="00E37007"/>
    <w:rsid w:val="00E37AEE"/>
    <w:rsid w:val="00E40762"/>
    <w:rsid w:val="00E40921"/>
    <w:rsid w:val="00E409E2"/>
    <w:rsid w:val="00E40F5C"/>
    <w:rsid w:val="00E42065"/>
    <w:rsid w:val="00E422F2"/>
    <w:rsid w:val="00E42336"/>
    <w:rsid w:val="00E425C0"/>
    <w:rsid w:val="00E42AB0"/>
    <w:rsid w:val="00E45647"/>
    <w:rsid w:val="00E45FDC"/>
    <w:rsid w:val="00E46C96"/>
    <w:rsid w:val="00E47AA2"/>
    <w:rsid w:val="00E47CAC"/>
    <w:rsid w:val="00E5039E"/>
    <w:rsid w:val="00E506E6"/>
    <w:rsid w:val="00E50854"/>
    <w:rsid w:val="00E511EB"/>
    <w:rsid w:val="00E513ED"/>
    <w:rsid w:val="00E51926"/>
    <w:rsid w:val="00E522DF"/>
    <w:rsid w:val="00E52445"/>
    <w:rsid w:val="00E5476B"/>
    <w:rsid w:val="00E57117"/>
    <w:rsid w:val="00E57BDE"/>
    <w:rsid w:val="00E57E69"/>
    <w:rsid w:val="00E602D4"/>
    <w:rsid w:val="00E608B5"/>
    <w:rsid w:val="00E61223"/>
    <w:rsid w:val="00E612C5"/>
    <w:rsid w:val="00E6370D"/>
    <w:rsid w:val="00E6427E"/>
    <w:rsid w:val="00E64E50"/>
    <w:rsid w:val="00E67675"/>
    <w:rsid w:val="00E67FD4"/>
    <w:rsid w:val="00E70141"/>
    <w:rsid w:val="00E70A85"/>
    <w:rsid w:val="00E72D40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D9"/>
    <w:rsid w:val="00E80DA4"/>
    <w:rsid w:val="00E81B92"/>
    <w:rsid w:val="00E83E3A"/>
    <w:rsid w:val="00E841A2"/>
    <w:rsid w:val="00E8586D"/>
    <w:rsid w:val="00E85CE3"/>
    <w:rsid w:val="00E863F3"/>
    <w:rsid w:val="00E866B4"/>
    <w:rsid w:val="00E86BB6"/>
    <w:rsid w:val="00E87C5E"/>
    <w:rsid w:val="00E87FA7"/>
    <w:rsid w:val="00E9031E"/>
    <w:rsid w:val="00E92430"/>
    <w:rsid w:val="00E93A55"/>
    <w:rsid w:val="00E94F3E"/>
    <w:rsid w:val="00E95C6D"/>
    <w:rsid w:val="00E970D9"/>
    <w:rsid w:val="00E97283"/>
    <w:rsid w:val="00E97524"/>
    <w:rsid w:val="00EA00D4"/>
    <w:rsid w:val="00EA0752"/>
    <w:rsid w:val="00EA1543"/>
    <w:rsid w:val="00EA1C46"/>
    <w:rsid w:val="00EA3795"/>
    <w:rsid w:val="00EA4440"/>
    <w:rsid w:val="00EA4727"/>
    <w:rsid w:val="00EA5186"/>
    <w:rsid w:val="00EA62F3"/>
    <w:rsid w:val="00EB0F57"/>
    <w:rsid w:val="00EB1D8D"/>
    <w:rsid w:val="00EB255F"/>
    <w:rsid w:val="00EB27A2"/>
    <w:rsid w:val="00EB34DF"/>
    <w:rsid w:val="00EB3B0E"/>
    <w:rsid w:val="00EB63B2"/>
    <w:rsid w:val="00EB6F0A"/>
    <w:rsid w:val="00EB7F57"/>
    <w:rsid w:val="00EC3085"/>
    <w:rsid w:val="00EC31D0"/>
    <w:rsid w:val="00EC4440"/>
    <w:rsid w:val="00EC55CC"/>
    <w:rsid w:val="00EC767B"/>
    <w:rsid w:val="00EC7AD3"/>
    <w:rsid w:val="00EC7F03"/>
    <w:rsid w:val="00ED06C7"/>
    <w:rsid w:val="00ED11AD"/>
    <w:rsid w:val="00ED1217"/>
    <w:rsid w:val="00ED1CE8"/>
    <w:rsid w:val="00ED1E99"/>
    <w:rsid w:val="00ED2063"/>
    <w:rsid w:val="00ED2415"/>
    <w:rsid w:val="00ED29D9"/>
    <w:rsid w:val="00ED4352"/>
    <w:rsid w:val="00ED45FD"/>
    <w:rsid w:val="00ED530A"/>
    <w:rsid w:val="00ED5C18"/>
    <w:rsid w:val="00ED618E"/>
    <w:rsid w:val="00ED656E"/>
    <w:rsid w:val="00ED66F9"/>
    <w:rsid w:val="00EE00C5"/>
    <w:rsid w:val="00EE09C1"/>
    <w:rsid w:val="00EE0EA1"/>
    <w:rsid w:val="00EE2DD5"/>
    <w:rsid w:val="00EE60F1"/>
    <w:rsid w:val="00EE67D7"/>
    <w:rsid w:val="00EE7544"/>
    <w:rsid w:val="00EF176A"/>
    <w:rsid w:val="00EF2549"/>
    <w:rsid w:val="00EF310B"/>
    <w:rsid w:val="00EF36E3"/>
    <w:rsid w:val="00EF3923"/>
    <w:rsid w:val="00EF3F0E"/>
    <w:rsid w:val="00EF4422"/>
    <w:rsid w:val="00EF77CE"/>
    <w:rsid w:val="00EF782A"/>
    <w:rsid w:val="00EF7FAC"/>
    <w:rsid w:val="00F0215E"/>
    <w:rsid w:val="00F02163"/>
    <w:rsid w:val="00F0441E"/>
    <w:rsid w:val="00F05CEB"/>
    <w:rsid w:val="00F1220F"/>
    <w:rsid w:val="00F12952"/>
    <w:rsid w:val="00F14143"/>
    <w:rsid w:val="00F14917"/>
    <w:rsid w:val="00F15C9B"/>
    <w:rsid w:val="00F162BD"/>
    <w:rsid w:val="00F16468"/>
    <w:rsid w:val="00F16997"/>
    <w:rsid w:val="00F1700B"/>
    <w:rsid w:val="00F172FA"/>
    <w:rsid w:val="00F20EED"/>
    <w:rsid w:val="00F21574"/>
    <w:rsid w:val="00F223C3"/>
    <w:rsid w:val="00F223F3"/>
    <w:rsid w:val="00F22803"/>
    <w:rsid w:val="00F247BA"/>
    <w:rsid w:val="00F24B75"/>
    <w:rsid w:val="00F2544E"/>
    <w:rsid w:val="00F25980"/>
    <w:rsid w:val="00F25B74"/>
    <w:rsid w:val="00F25E0A"/>
    <w:rsid w:val="00F2617A"/>
    <w:rsid w:val="00F27D1F"/>
    <w:rsid w:val="00F308B4"/>
    <w:rsid w:val="00F317A2"/>
    <w:rsid w:val="00F31F8F"/>
    <w:rsid w:val="00F32A34"/>
    <w:rsid w:val="00F33F66"/>
    <w:rsid w:val="00F34440"/>
    <w:rsid w:val="00F358E2"/>
    <w:rsid w:val="00F360E7"/>
    <w:rsid w:val="00F36129"/>
    <w:rsid w:val="00F37E1F"/>
    <w:rsid w:val="00F401A1"/>
    <w:rsid w:val="00F40D27"/>
    <w:rsid w:val="00F40E81"/>
    <w:rsid w:val="00F411C8"/>
    <w:rsid w:val="00F41885"/>
    <w:rsid w:val="00F41E05"/>
    <w:rsid w:val="00F42004"/>
    <w:rsid w:val="00F44484"/>
    <w:rsid w:val="00F44899"/>
    <w:rsid w:val="00F46393"/>
    <w:rsid w:val="00F46411"/>
    <w:rsid w:val="00F472A5"/>
    <w:rsid w:val="00F47FBF"/>
    <w:rsid w:val="00F503FC"/>
    <w:rsid w:val="00F5093A"/>
    <w:rsid w:val="00F51289"/>
    <w:rsid w:val="00F518A3"/>
    <w:rsid w:val="00F51F4A"/>
    <w:rsid w:val="00F52E20"/>
    <w:rsid w:val="00F5449E"/>
    <w:rsid w:val="00F557E2"/>
    <w:rsid w:val="00F56223"/>
    <w:rsid w:val="00F565C3"/>
    <w:rsid w:val="00F57906"/>
    <w:rsid w:val="00F609B5"/>
    <w:rsid w:val="00F61107"/>
    <w:rsid w:val="00F616A3"/>
    <w:rsid w:val="00F61FD4"/>
    <w:rsid w:val="00F62641"/>
    <w:rsid w:val="00F62E74"/>
    <w:rsid w:val="00F62EFA"/>
    <w:rsid w:val="00F6319F"/>
    <w:rsid w:val="00F63EC1"/>
    <w:rsid w:val="00F654F6"/>
    <w:rsid w:val="00F659BA"/>
    <w:rsid w:val="00F65EDD"/>
    <w:rsid w:val="00F66D8E"/>
    <w:rsid w:val="00F671A6"/>
    <w:rsid w:val="00F704DD"/>
    <w:rsid w:val="00F709F0"/>
    <w:rsid w:val="00F71829"/>
    <w:rsid w:val="00F71F43"/>
    <w:rsid w:val="00F72182"/>
    <w:rsid w:val="00F7428C"/>
    <w:rsid w:val="00F7709C"/>
    <w:rsid w:val="00F77398"/>
    <w:rsid w:val="00F80171"/>
    <w:rsid w:val="00F80A8E"/>
    <w:rsid w:val="00F80CCD"/>
    <w:rsid w:val="00F80D78"/>
    <w:rsid w:val="00F813AA"/>
    <w:rsid w:val="00F81994"/>
    <w:rsid w:val="00F828A2"/>
    <w:rsid w:val="00F83359"/>
    <w:rsid w:val="00F83D08"/>
    <w:rsid w:val="00F84D09"/>
    <w:rsid w:val="00F84FE0"/>
    <w:rsid w:val="00F855DE"/>
    <w:rsid w:val="00F85993"/>
    <w:rsid w:val="00F863A7"/>
    <w:rsid w:val="00F87C4F"/>
    <w:rsid w:val="00F902BF"/>
    <w:rsid w:val="00F90825"/>
    <w:rsid w:val="00F91153"/>
    <w:rsid w:val="00F9376B"/>
    <w:rsid w:val="00F9621B"/>
    <w:rsid w:val="00F96FC8"/>
    <w:rsid w:val="00FA2AB3"/>
    <w:rsid w:val="00FA358B"/>
    <w:rsid w:val="00FA3BBB"/>
    <w:rsid w:val="00FA3E48"/>
    <w:rsid w:val="00FA4288"/>
    <w:rsid w:val="00FA44B3"/>
    <w:rsid w:val="00FA5FEE"/>
    <w:rsid w:val="00FA7CDC"/>
    <w:rsid w:val="00FB052F"/>
    <w:rsid w:val="00FB1BE8"/>
    <w:rsid w:val="00FB3681"/>
    <w:rsid w:val="00FB42B0"/>
    <w:rsid w:val="00FB4383"/>
    <w:rsid w:val="00FB4472"/>
    <w:rsid w:val="00FB6FA5"/>
    <w:rsid w:val="00FB7C96"/>
    <w:rsid w:val="00FC15C2"/>
    <w:rsid w:val="00FC2A52"/>
    <w:rsid w:val="00FC4599"/>
    <w:rsid w:val="00FC50CC"/>
    <w:rsid w:val="00FC5B0B"/>
    <w:rsid w:val="00FC676D"/>
    <w:rsid w:val="00FC7A64"/>
    <w:rsid w:val="00FD00D4"/>
    <w:rsid w:val="00FD01DD"/>
    <w:rsid w:val="00FD020F"/>
    <w:rsid w:val="00FD0E4F"/>
    <w:rsid w:val="00FD17C4"/>
    <w:rsid w:val="00FD24ED"/>
    <w:rsid w:val="00FD2DD7"/>
    <w:rsid w:val="00FD378A"/>
    <w:rsid w:val="00FD3CA7"/>
    <w:rsid w:val="00FD3DA4"/>
    <w:rsid w:val="00FD4AAE"/>
    <w:rsid w:val="00FD50EC"/>
    <w:rsid w:val="00FD53F5"/>
    <w:rsid w:val="00FD7BDC"/>
    <w:rsid w:val="00FD7D18"/>
    <w:rsid w:val="00FE2D48"/>
    <w:rsid w:val="00FE33BF"/>
    <w:rsid w:val="00FE4ABF"/>
    <w:rsid w:val="00FE51B0"/>
    <w:rsid w:val="00FE5491"/>
    <w:rsid w:val="00FE62CE"/>
    <w:rsid w:val="00FE6A5F"/>
    <w:rsid w:val="00FE7527"/>
    <w:rsid w:val="00FF06DA"/>
    <w:rsid w:val="00FF0A67"/>
    <w:rsid w:val="00FF154A"/>
    <w:rsid w:val="00FF23C9"/>
    <w:rsid w:val="00FF3CC7"/>
    <w:rsid w:val="00FF4504"/>
    <w:rsid w:val="00FF4F72"/>
    <w:rsid w:val="00FF5258"/>
    <w:rsid w:val="00FF53F9"/>
    <w:rsid w:val="00FF5731"/>
    <w:rsid w:val="00FF607B"/>
    <w:rsid w:val="00FF73EF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a51758a0ff21e7ed8f32b15d893f8414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f115ba01c92b368f6c5d831768f12e4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B92490-0002-45CE-AC8E-1A819C81FB8D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FD08DFF-AC30-4049-AAD6-85D5740BBC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AE8632-8AC3-4DB6-BE69-7D451358E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3</Pages>
  <Words>695</Words>
  <Characters>3212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3900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Thomas Tovinger</cp:lastModifiedBy>
  <cp:revision>6</cp:revision>
  <cp:lastPrinted>2016-02-02T08:29:00Z</cp:lastPrinted>
  <dcterms:created xsi:type="dcterms:W3CDTF">2019-12-05T21:01:00Z</dcterms:created>
  <dcterms:modified xsi:type="dcterms:W3CDTF">2019-12-09T16:45:00Z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1469434067</vt:lpwstr>
  </property>
  <property fmtid="{D5CDD505-2E9C-101B-9397-08002B2CF9AE}" pid="36" name="ContentTypeId">
    <vt:lpwstr>0x0101003AA7AC0C743A294CADF60F661720E3E6</vt:lpwstr>
  </property>
</Properties>
</file>